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194B10" w:rsidRPr="00833B9A" w:rsidTr="008235CF">
        <w:tc>
          <w:tcPr>
            <w:tcW w:w="3884" w:type="dxa"/>
            <w:tcMar>
              <w:left w:w="0" w:type="dxa"/>
              <w:right w:w="0" w:type="dxa"/>
            </w:tcMar>
          </w:tcPr>
          <w:p w:rsidR="00194B10" w:rsidRPr="00EE3641" w:rsidRDefault="00194B10" w:rsidP="00194B10">
            <w:pPr>
              <w:pStyle w:val="Titel13"/>
            </w:pPr>
            <w:r w:rsidRPr="00A61BCB">
              <w:t>Selbstdeklaratio</w:t>
            </w:r>
            <w:r>
              <w:t>n</w:t>
            </w:r>
          </w:p>
        </w:tc>
        <w:tc>
          <w:tcPr>
            <w:tcW w:w="227" w:type="dxa"/>
            <w:tcBorders>
              <w:left w:val="nil"/>
            </w:tcBorders>
          </w:tcPr>
          <w:p w:rsidR="00194B10" w:rsidRPr="00833B9A" w:rsidRDefault="00194B10" w:rsidP="008235CF">
            <w:pPr>
              <w:rPr>
                <w:lang w:eastAsia="de-DE"/>
              </w:rPr>
            </w:pPr>
          </w:p>
        </w:tc>
        <w:tc>
          <w:tcPr>
            <w:tcW w:w="5528" w:type="dxa"/>
            <w:tcMar>
              <w:left w:w="0" w:type="dxa"/>
              <w:right w:w="0" w:type="dxa"/>
            </w:tcMar>
          </w:tcPr>
          <w:p w:rsidR="00194B10" w:rsidRDefault="00A53E64" w:rsidP="00BD657E">
            <w:pPr>
              <w:rPr>
                <w:rStyle w:val="Standard85M10Zchn"/>
              </w:rPr>
            </w:pPr>
            <w:r>
              <w:rPr>
                <w:b/>
              </w:rPr>
              <w:t xml:space="preserve"> </w:t>
            </w:r>
            <w:r>
              <w:rPr>
                <w:b/>
                <w:bCs/>
              </w:rPr>
              <w:t>Architektur / Management</w:t>
            </w:r>
            <w:r w:rsidR="00BD657E">
              <w:rPr>
                <w:b/>
              </w:rPr>
              <w:t xml:space="preserve">                     </w:t>
            </w:r>
            <w:r w:rsidR="00194B10" w:rsidRPr="008A028E">
              <w:rPr>
                <w:rStyle w:val="Standard85M10Zchn"/>
              </w:rPr>
              <w:t xml:space="preserve">(Seite </w:t>
            </w:r>
            <w:r w:rsidR="00923592" w:rsidRPr="008A028E">
              <w:rPr>
                <w:rStyle w:val="Standard85M10Zchn"/>
                <w:b/>
              </w:rPr>
              <w:fldChar w:fldCharType="begin"/>
            </w:r>
            <w:r w:rsidR="00194B10" w:rsidRPr="008A028E">
              <w:rPr>
                <w:rStyle w:val="Standard85M10Zchn"/>
              </w:rPr>
              <w:instrText xml:space="preserve"> PAGE </w:instrText>
            </w:r>
            <w:r w:rsidR="00923592" w:rsidRPr="008A028E">
              <w:rPr>
                <w:rStyle w:val="Standard85M10Zchn"/>
                <w:b/>
              </w:rPr>
              <w:fldChar w:fldCharType="separate"/>
            </w:r>
            <w:r w:rsidR="007F1324">
              <w:rPr>
                <w:rStyle w:val="Standard85M10Zchn"/>
                <w:noProof/>
              </w:rPr>
              <w:t>1</w:t>
            </w:r>
            <w:r w:rsidR="00923592" w:rsidRPr="008A028E">
              <w:rPr>
                <w:rStyle w:val="Standard85M10Zchn"/>
                <w:b/>
              </w:rPr>
              <w:fldChar w:fldCharType="end"/>
            </w:r>
            <w:r w:rsidR="00194B10" w:rsidRPr="008A028E">
              <w:rPr>
                <w:rStyle w:val="Standard85M10Zchn"/>
              </w:rPr>
              <w:t>/</w:t>
            </w:r>
            <w:r w:rsidR="00B030C5">
              <w:rPr>
                <w:rStyle w:val="Standard85M10Zchn"/>
                <w:noProof/>
              </w:rPr>
              <w:fldChar w:fldCharType="begin"/>
            </w:r>
            <w:r w:rsidR="00B030C5">
              <w:rPr>
                <w:rStyle w:val="Standard85M10Zchn"/>
                <w:noProof/>
              </w:rPr>
              <w:instrText xml:space="preserve"> NUMPAGES   \* MERGEFORMAT </w:instrText>
            </w:r>
            <w:r w:rsidR="00B030C5">
              <w:rPr>
                <w:rStyle w:val="Standard85M10Zchn"/>
                <w:noProof/>
              </w:rPr>
              <w:fldChar w:fldCharType="separate"/>
            </w:r>
            <w:r w:rsidR="007F1324">
              <w:rPr>
                <w:rStyle w:val="Standard85M10Zchn"/>
                <w:noProof/>
              </w:rPr>
              <w:t>5</w:t>
            </w:r>
            <w:r w:rsidR="00B030C5">
              <w:rPr>
                <w:rStyle w:val="Standard85M10Zchn"/>
                <w:noProof/>
              </w:rPr>
              <w:fldChar w:fldCharType="end"/>
            </w:r>
            <w:r w:rsidR="00194B10" w:rsidRPr="008A028E">
              <w:rPr>
                <w:rStyle w:val="Standard85M10Zchn"/>
              </w:rPr>
              <w:t>)</w:t>
            </w:r>
          </w:p>
          <w:p w:rsidR="00BD657E" w:rsidRPr="00833B9A" w:rsidRDefault="00BD657E" w:rsidP="00A53E64">
            <w:pPr>
              <w:rPr>
                <w:lang w:eastAsia="de-DE"/>
              </w:rPr>
            </w:pPr>
          </w:p>
        </w:tc>
      </w:tr>
      <w:tr w:rsidR="00194B10" w:rsidRPr="00833B9A" w:rsidTr="00194B10">
        <w:tc>
          <w:tcPr>
            <w:tcW w:w="3884" w:type="dxa"/>
            <w:tcMar>
              <w:left w:w="0" w:type="dxa"/>
              <w:right w:w="0" w:type="dxa"/>
            </w:tcMar>
          </w:tcPr>
          <w:p w:rsidR="00194B10" w:rsidRPr="00EE3641" w:rsidRDefault="00194B10" w:rsidP="00194B10">
            <w:pPr>
              <w:pStyle w:val="Standard85M10"/>
            </w:pPr>
          </w:p>
        </w:tc>
        <w:tc>
          <w:tcPr>
            <w:tcW w:w="227" w:type="dxa"/>
            <w:tcBorders>
              <w:left w:val="nil"/>
            </w:tcBorders>
          </w:tcPr>
          <w:p w:rsidR="00194B10" w:rsidRPr="00833B9A" w:rsidRDefault="00194B10" w:rsidP="00194B10">
            <w:pPr>
              <w:pStyle w:val="Standard85M10"/>
              <w:rPr>
                <w:lang w:eastAsia="de-DE"/>
              </w:rPr>
            </w:pPr>
          </w:p>
        </w:tc>
        <w:tc>
          <w:tcPr>
            <w:tcW w:w="5528" w:type="dxa"/>
            <w:tcMar>
              <w:left w:w="0" w:type="dxa"/>
              <w:right w:w="0" w:type="dxa"/>
            </w:tcMar>
          </w:tcPr>
          <w:p w:rsidR="00194B10" w:rsidRPr="00833B9A" w:rsidRDefault="00194B10" w:rsidP="00194B10">
            <w:pPr>
              <w:pStyle w:val="Standard85M10"/>
              <w:rPr>
                <w:lang w:eastAsia="de-DE"/>
              </w:rPr>
            </w:pPr>
          </w:p>
        </w:tc>
      </w:tr>
      <w:tr w:rsidR="009D2E72" w:rsidRPr="004E62C2">
        <w:tc>
          <w:tcPr>
            <w:tcW w:w="3884" w:type="dxa"/>
            <w:tcMar>
              <w:left w:w="0" w:type="dxa"/>
              <w:right w:w="0" w:type="dxa"/>
            </w:tcMar>
          </w:tcPr>
          <w:p w:rsidR="009D2E72" w:rsidRPr="00EE3641" w:rsidRDefault="009D2E72" w:rsidP="00EE3641">
            <w:pPr>
              <w:pStyle w:val="Standard85M10"/>
              <w:rPr>
                <w:b/>
              </w:rPr>
            </w:pPr>
            <w:r w:rsidRPr="00EE3641">
              <w:rPr>
                <w:b/>
              </w:rPr>
              <w:t>Submission</w:t>
            </w:r>
          </w:p>
        </w:tc>
        <w:tc>
          <w:tcPr>
            <w:tcW w:w="227" w:type="dxa"/>
            <w:tcBorders>
              <w:left w:val="nil"/>
            </w:tcBorders>
          </w:tcPr>
          <w:p w:rsidR="009D2E72" w:rsidRPr="004E62C2" w:rsidRDefault="009D2E72" w:rsidP="00E12B57">
            <w:pPr>
              <w:rPr>
                <w:lang w:eastAsia="de-DE"/>
              </w:rPr>
            </w:pPr>
          </w:p>
        </w:tc>
        <w:tc>
          <w:tcPr>
            <w:tcW w:w="5528" w:type="dxa"/>
            <w:tcMar>
              <w:left w:w="0" w:type="dxa"/>
              <w:right w:w="0" w:type="dxa"/>
            </w:tcMar>
          </w:tcPr>
          <w:p w:rsidR="009D2E72" w:rsidRPr="002B54D0" w:rsidRDefault="002201F9" w:rsidP="00E12B57">
            <w:pPr>
              <w:rPr>
                <w:lang w:eastAsia="de-DE"/>
              </w:rPr>
            </w:pPr>
            <w:sdt>
              <w:sdtPr>
                <w:rPr>
                  <w:lang w:eastAsia="de-DE"/>
                </w:rPr>
                <w:id w:val="1818452442"/>
                <w:placeholder>
                  <w:docPart w:val="B90FDFDB061A4057BA80CB8496951153"/>
                </w:placeholder>
                <w:dropDownList>
                  <w:listItem w:value="Wählen Sie ein Element aus."/>
                  <w:listItem w:displayText="Selektives Verfahren 1. Phase (Präqualifikation)" w:value="Selektives Verfahren 1. Phase (Präqualifikation)"/>
                  <w:listItem w:displayText="Offenes Verfahren" w:value="Offenes Verfahren"/>
                  <w:listItem w:displayText="Einladungsverfahren" w:value="Einladungsverfahren"/>
                </w:dropDownList>
              </w:sdtPr>
              <w:sdtEndPr/>
              <w:sdtContent>
                <w:r>
                  <w:rPr>
                    <w:lang w:eastAsia="de-DE"/>
                  </w:rPr>
                  <w:t>Selektives Verfahren 1. Phase (Präqualifikation)</w:t>
                </w:r>
              </w:sdtContent>
            </w:sdt>
          </w:p>
        </w:tc>
      </w:tr>
      <w:tr w:rsidR="009D2E72" w:rsidRPr="00833B9A">
        <w:tc>
          <w:tcPr>
            <w:tcW w:w="3884" w:type="dxa"/>
            <w:tcMar>
              <w:left w:w="0" w:type="dxa"/>
              <w:right w:w="0" w:type="dxa"/>
            </w:tcMar>
          </w:tcPr>
          <w:p w:rsidR="009D2E72" w:rsidRPr="00EE3641" w:rsidRDefault="009D2E72" w:rsidP="00EE3641">
            <w:pPr>
              <w:pStyle w:val="Standard85M10"/>
              <w:rPr>
                <w:b/>
              </w:rPr>
            </w:pPr>
          </w:p>
        </w:tc>
        <w:tc>
          <w:tcPr>
            <w:tcW w:w="227" w:type="dxa"/>
            <w:tcBorders>
              <w:left w:val="nil"/>
            </w:tcBorders>
          </w:tcPr>
          <w:p w:rsidR="009D2E72" w:rsidRPr="00833B9A" w:rsidRDefault="009D2E72" w:rsidP="00833B9A">
            <w:pPr>
              <w:pStyle w:val="Standard85M10"/>
            </w:pPr>
          </w:p>
        </w:tc>
        <w:tc>
          <w:tcPr>
            <w:tcW w:w="5528" w:type="dxa"/>
            <w:tcMar>
              <w:left w:w="0" w:type="dxa"/>
              <w:right w:w="0" w:type="dxa"/>
            </w:tcMar>
          </w:tcPr>
          <w:p w:rsidR="009D2E72" w:rsidRPr="00833B9A" w:rsidRDefault="009D2E72" w:rsidP="00833B9A">
            <w:pPr>
              <w:pStyle w:val="Standard85M10"/>
            </w:pPr>
          </w:p>
        </w:tc>
      </w:tr>
      <w:tr w:rsidR="004E62C2" w:rsidRPr="004E62C2">
        <w:tc>
          <w:tcPr>
            <w:tcW w:w="3884" w:type="dxa"/>
            <w:tcMar>
              <w:left w:w="0" w:type="dxa"/>
              <w:right w:w="0" w:type="dxa"/>
            </w:tcMar>
          </w:tcPr>
          <w:p w:rsidR="004E62C2" w:rsidRPr="00EE3641" w:rsidRDefault="00077E33" w:rsidP="00EE3641">
            <w:pPr>
              <w:pStyle w:val="Standard85M10"/>
              <w:rPr>
                <w:b/>
              </w:rPr>
            </w:pPr>
            <w:r w:rsidRPr="00EE3641">
              <w:rPr>
                <w:b/>
              </w:rPr>
              <w:t>Bauvorhaben</w:t>
            </w:r>
          </w:p>
        </w:tc>
        <w:tc>
          <w:tcPr>
            <w:tcW w:w="227" w:type="dxa"/>
            <w:tcBorders>
              <w:left w:val="nil"/>
            </w:tcBorders>
          </w:tcPr>
          <w:p w:rsidR="004E62C2" w:rsidRPr="004E62C2" w:rsidRDefault="004E62C2" w:rsidP="00E12B57">
            <w:pPr>
              <w:rPr>
                <w:lang w:eastAsia="de-DE"/>
              </w:rPr>
            </w:pPr>
          </w:p>
        </w:tc>
        <w:tc>
          <w:tcPr>
            <w:tcW w:w="5528" w:type="dxa"/>
            <w:tcMar>
              <w:left w:w="0" w:type="dxa"/>
              <w:right w:w="0" w:type="dxa"/>
            </w:tcMar>
          </w:tcPr>
          <w:p w:rsidR="004E62C2" w:rsidRDefault="004E62C2" w:rsidP="002201F9">
            <w:r w:rsidRPr="004E62C2">
              <w:rPr>
                <w:szCs w:val="20"/>
                <w:lang w:eastAsia="de-DE"/>
              </w:rPr>
              <w:t>BAV</w:t>
            </w:r>
            <w:r w:rsidR="006F1B0E">
              <w:rPr>
                <w:szCs w:val="20"/>
                <w:lang w:eastAsia="de-DE"/>
              </w:rPr>
              <w:t xml:space="preserve"> </w:t>
            </w:r>
            <w:r w:rsidR="002201F9">
              <w:t>27579 Studentenwohnhaus</w:t>
            </w:r>
          </w:p>
          <w:p w:rsidR="002201F9" w:rsidRDefault="002201F9" w:rsidP="002201F9">
            <w:r>
              <w:t>Tannenrauchstrasse 35, Zürich-</w:t>
            </w:r>
            <w:proofErr w:type="spellStart"/>
            <w:r>
              <w:t>Wollishofen</w:t>
            </w:r>
            <w:proofErr w:type="spellEnd"/>
          </w:p>
          <w:p w:rsidR="002201F9" w:rsidRPr="004E62C2" w:rsidRDefault="002201F9" w:rsidP="002201F9">
            <w:pPr>
              <w:rPr>
                <w:szCs w:val="20"/>
                <w:lang w:eastAsia="de-DE"/>
              </w:rPr>
            </w:pPr>
            <w:r>
              <w:t>Teilinstandsetzung</w:t>
            </w:r>
            <w:bookmarkStart w:id="0" w:name="_GoBack"/>
            <w:bookmarkEnd w:id="0"/>
          </w:p>
        </w:tc>
      </w:tr>
      <w:tr w:rsidR="004E62C2" w:rsidRPr="007346BA">
        <w:tc>
          <w:tcPr>
            <w:tcW w:w="3884" w:type="dxa"/>
            <w:tcMar>
              <w:left w:w="0" w:type="dxa"/>
              <w:right w:w="0" w:type="dxa"/>
            </w:tcMar>
          </w:tcPr>
          <w:p w:rsidR="004E62C2" w:rsidRPr="00EE3641" w:rsidRDefault="004E62C2" w:rsidP="00EE3641">
            <w:pPr>
              <w:pStyle w:val="Standard85M10"/>
              <w:rPr>
                <w:b/>
              </w:rPr>
            </w:pPr>
          </w:p>
        </w:tc>
        <w:tc>
          <w:tcPr>
            <w:tcW w:w="227" w:type="dxa"/>
            <w:tcBorders>
              <w:left w:val="nil"/>
            </w:tcBorders>
          </w:tcPr>
          <w:p w:rsidR="004E62C2" w:rsidRPr="007346BA" w:rsidRDefault="004E62C2" w:rsidP="00833B9A">
            <w:pPr>
              <w:pStyle w:val="Standard85M10"/>
            </w:pPr>
          </w:p>
        </w:tc>
        <w:tc>
          <w:tcPr>
            <w:tcW w:w="5528" w:type="dxa"/>
            <w:tcMar>
              <w:left w:w="0" w:type="dxa"/>
              <w:right w:w="0" w:type="dxa"/>
            </w:tcMar>
          </w:tcPr>
          <w:p w:rsidR="004E62C2" w:rsidRPr="007346BA" w:rsidRDefault="004E62C2" w:rsidP="00833B9A">
            <w:pPr>
              <w:pStyle w:val="Standard85M10"/>
            </w:pPr>
          </w:p>
        </w:tc>
      </w:tr>
      <w:tr w:rsidR="004E62C2" w:rsidRPr="004E62C2">
        <w:tc>
          <w:tcPr>
            <w:tcW w:w="3884" w:type="dxa"/>
            <w:tcMar>
              <w:left w:w="0" w:type="dxa"/>
              <w:right w:w="0" w:type="dxa"/>
            </w:tcMar>
          </w:tcPr>
          <w:p w:rsidR="004E62C2" w:rsidRDefault="004E62C2" w:rsidP="00EE3641">
            <w:pPr>
              <w:pStyle w:val="Standard85M10"/>
              <w:rPr>
                <w:b/>
              </w:rPr>
            </w:pPr>
            <w:r w:rsidRPr="00EE3641">
              <w:rPr>
                <w:b/>
              </w:rPr>
              <w:t>Leistung</w:t>
            </w:r>
            <w:r w:rsidR="0027609F">
              <w:rPr>
                <w:b/>
              </w:rPr>
              <w:t>*</w:t>
            </w:r>
          </w:p>
          <w:p w:rsidR="0060157F" w:rsidRPr="0060157F" w:rsidRDefault="0060157F" w:rsidP="00EE3641">
            <w:pPr>
              <w:pStyle w:val="Standard85M10"/>
            </w:pPr>
          </w:p>
        </w:tc>
        <w:tc>
          <w:tcPr>
            <w:tcW w:w="227" w:type="dxa"/>
            <w:tcBorders>
              <w:left w:val="nil"/>
            </w:tcBorders>
          </w:tcPr>
          <w:p w:rsidR="004E62C2" w:rsidRPr="004E62C2" w:rsidRDefault="004E62C2" w:rsidP="00E12B57">
            <w:pPr>
              <w:rPr>
                <w:lang w:eastAsia="de-DE"/>
              </w:rPr>
            </w:pPr>
          </w:p>
        </w:tc>
        <w:tc>
          <w:tcPr>
            <w:tcW w:w="5528" w:type="dxa"/>
            <w:tcMar>
              <w:left w:w="0" w:type="dxa"/>
              <w:right w:w="0" w:type="dxa"/>
            </w:tcMar>
          </w:tcPr>
          <w:p w:rsidR="00BD657E" w:rsidRPr="005D745F" w:rsidRDefault="004E62C2" w:rsidP="00CD5BD2">
            <w:pPr>
              <w:rPr>
                <w:szCs w:val="20"/>
                <w:highlight w:val="yellow"/>
                <w:lang w:eastAsia="de-DE"/>
              </w:rPr>
            </w:pPr>
            <w:r w:rsidRPr="005D745F">
              <w:rPr>
                <w:szCs w:val="20"/>
                <w:highlight w:val="yellow"/>
                <w:lang w:eastAsia="de-DE"/>
              </w:rPr>
              <w:t xml:space="preserve">BKP </w:t>
            </w:r>
            <w:r w:rsidR="00296B35" w:rsidRPr="005D745F">
              <w:rPr>
                <w:szCs w:val="20"/>
                <w:highlight w:val="yellow"/>
                <w:lang w:eastAsia="de-DE"/>
              </w:rPr>
              <w:t>298 Generalplanung</w:t>
            </w:r>
          </w:p>
          <w:p w:rsidR="00BD657E" w:rsidRPr="004E62C2" w:rsidRDefault="00BD657E" w:rsidP="00CD5BD2">
            <w:pPr>
              <w:rPr>
                <w:szCs w:val="20"/>
                <w:lang w:eastAsia="de-DE"/>
              </w:rPr>
            </w:pPr>
            <w:r w:rsidRPr="005D745F">
              <w:rPr>
                <w:szCs w:val="20"/>
                <w:highlight w:val="yellow"/>
                <w:lang w:eastAsia="de-DE"/>
              </w:rPr>
              <w:t xml:space="preserve">BKP </w:t>
            </w:r>
            <w:r w:rsidR="00CD5BD2" w:rsidRPr="005D745F">
              <w:rPr>
                <w:szCs w:val="20"/>
                <w:highlight w:val="yellow"/>
                <w:lang w:eastAsia="de-DE"/>
              </w:rPr>
              <w:t>291 Architektur</w:t>
            </w:r>
            <w:r w:rsidRPr="005D745F">
              <w:rPr>
                <w:szCs w:val="20"/>
                <w:highlight w:val="yellow"/>
                <w:lang w:eastAsia="de-DE"/>
              </w:rPr>
              <w:t xml:space="preserve"> / Baumanagement</w:t>
            </w:r>
          </w:p>
        </w:tc>
      </w:tr>
      <w:tr w:rsidR="00D430C1" w:rsidRPr="007346BA">
        <w:tc>
          <w:tcPr>
            <w:tcW w:w="3884" w:type="dxa"/>
            <w:tcMar>
              <w:left w:w="0" w:type="dxa"/>
              <w:right w:w="0" w:type="dxa"/>
            </w:tcMar>
          </w:tcPr>
          <w:p w:rsidR="00D430C1" w:rsidRPr="00EE3641" w:rsidRDefault="00D430C1" w:rsidP="00EE3641">
            <w:pPr>
              <w:pStyle w:val="Standard85M10"/>
              <w:rPr>
                <w:b/>
              </w:rPr>
            </w:pPr>
          </w:p>
        </w:tc>
        <w:tc>
          <w:tcPr>
            <w:tcW w:w="227" w:type="dxa"/>
            <w:tcBorders>
              <w:left w:val="nil"/>
            </w:tcBorders>
          </w:tcPr>
          <w:p w:rsidR="00D430C1" w:rsidRPr="007346BA" w:rsidRDefault="00D430C1" w:rsidP="00833B9A">
            <w:pPr>
              <w:pStyle w:val="Standard85M10"/>
            </w:pPr>
          </w:p>
        </w:tc>
        <w:tc>
          <w:tcPr>
            <w:tcW w:w="5528" w:type="dxa"/>
            <w:tcMar>
              <w:left w:w="0" w:type="dxa"/>
              <w:right w:w="0" w:type="dxa"/>
            </w:tcMar>
          </w:tcPr>
          <w:p w:rsidR="00D430C1" w:rsidRPr="007346BA" w:rsidRDefault="00D430C1" w:rsidP="00833B9A">
            <w:pPr>
              <w:pStyle w:val="Standard85M10"/>
            </w:pPr>
          </w:p>
        </w:tc>
      </w:tr>
      <w:tr w:rsidR="00D430C1" w:rsidRPr="004E62C2">
        <w:tc>
          <w:tcPr>
            <w:tcW w:w="3884" w:type="dxa"/>
            <w:tcMar>
              <w:left w:w="0" w:type="dxa"/>
              <w:right w:w="0" w:type="dxa"/>
            </w:tcMar>
          </w:tcPr>
          <w:p w:rsidR="00D430C1" w:rsidRPr="00EE3641" w:rsidRDefault="00C00EDB" w:rsidP="00EE3641">
            <w:pPr>
              <w:pStyle w:val="Standard85M10"/>
              <w:rPr>
                <w:b/>
                <w:bCs/>
              </w:rPr>
            </w:pPr>
            <w:r>
              <w:rPr>
                <w:b/>
                <w:bCs/>
              </w:rPr>
              <w:fldChar w:fldCharType="begin">
                <w:ffData>
                  <w:name w:val="Dropdown3"/>
                  <w:enabled/>
                  <w:calcOnExit w:val="0"/>
                  <w:ddList>
                    <w:result w:val="2"/>
                    <w:listEntry w:val="bitte auswählen"/>
                    <w:listEntry w:val="Eingabetermin der Angebote"/>
                    <w:listEntry w:val="Eingabetermin der Bewerbungen"/>
                    <w:listEntry w:val="                        "/>
                  </w:ddList>
                </w:ffData>
              </w:fldChar>
            </w:r>
            <w:bookmarkStart w:id="1" w:name="Dropdown3"/>
            <w:r>
              <w:rPr>
                <w:b/>
                <w:bCs/>
              </w:rPr>
              <w:instrText xml:space="preserve"> FORMDROPDOWN </w:instrText>
            </w:r>
            <w:r w:rsidR="002201F9">
              <w:rPr>
                <w:b/>
                <w:bCs/>
              </w:rPr>
            </w:r>
            <w:r w:rsidR="002201F9">
              <w:rPr>
                <w:b/>
                <w:bCs/>
              </w:rPr>
              <w:fldChar w:fldCharType="separate"/>
            </w:r>
            <w:r>
              <w:rPr>
                <w:b/>
                <w:bCs/>
              </w:rPr>
              <w:fldChar w:fldCharType="end"/>
            </w:r>
            <w:bookmarkEnd w:id="1"/>
          </w:p>
        </w:tc>
        <w:tc>
          <w:tcPr>
            <w:tcW w:w="227" w:type="dxa"/>
            <w:tcBorders>
              <w:left w:val="nil"/>
            </w:tcBorders>
          </w:tcPr>
          <w:p w:rsidR="00D430C1" w:rsidRPr="004E62C2" w:rsidRDefault="00D430C1" w:rsidP="00E12B57">
            <w:pPr>
              <w:rPr>
                <w:lang w:eastAsia="de-DE"/>
              </w:rPr>
            </w:pPr>
          </w:p>
        </w:tc>
        <w:tc>
          <w:tcPr>
            <w:tcW w:w="5528" w:type="dxa"/>
            <w:tcMar>
              <w:left w:w="0" w:type="dxa"/>
              <w:right w:w="0" w:type="dxa"/>
            </w:tcMar>
          </w:tcPr>
          <w:p w:rsidR="00A53E64" w:rsidRDefault="002201F9" w:rsidP="0060157F">
            <w:pPr>
              <w:rPr>
                <w:b/>
                <w:bCs/>
              </w:rPr>
            </w:pPr>
            <w:r>
              <w:rPr>
                <w:b/>
                <w:bCs/>
              </w:rPr>
              <w:t>Montag, 10. Januar 2022</w:t>
            </w:r>
            <w:r w:rsidR="008D6E78">
              <w:rPr>
                <w:b/>
                <w:bCs/>
              </w:rPr>
              <w:t xml:space="preserve"> / bis</w:t>
            </w:r>
            <w:r w:rsidR="0079729A">
              <w:rPr>
                <w:b/>
                <w:bCs/>
              </w:rPr>
              <w:t xml:space="preserve"> </w:t>
            </w:r>
            <w:r w:rsidR="0079729A" w:rsidRPr="00AF1EB9">
              <w:rPr>
                <w:b/>
                <w:bCs/>
              </w:rPr>
              <w:t xml:space="preserve">16:00 Uhr </w:t>
            </w:r>
            <w:bookmarkStart w:id="2" w:name="Eingabedatum"/>
          </w:p>
          <w:bookmarkEnd w:id="2"/>
          <w:p w:rsidR="002201F9" w:rsidRDefault="002201F9" w:rsidP="00E12B57">
            <w:r>
              <w:t xml:space="preserve"> </w:t>
            </w:r>
            <w:r w:rsidR="00DC1552">
              <w:t xml:space="preserve">(Datum des Poststempels ist </w:t>
            </w:r>
            <w:r w:rsidR="00DC1552">
              <w:rPr>
                <w:u w:val="single"/>
              </w:rPr>
              <w:t>nicht</w:t>
            </w:r>
            <w:r w:rsidR="00DC1552">
              <w:t xml:space="preserve"> massgebend!), mit der Aufschrift </w:t>
            </w:r>
          </w:p>
          <w:p w:rsidR="00DA7F8F" w:rsidRDefault="002201F9" w:rsidP="00E12B57">
            <w:r>
              <w:t>"Teilinstandsetzung Tannenrauchstrasse35"</w:t>
            </w:r>
            <w:r w:rsidR="00A53E64">
              <w:t xml:space="preserve">, </w:t>
            </w:r>
            <w:r w:rsidR="00CC0184">
              <w:t>an</w:t>
            </w:r>
            <w:r w:rsidR="000607AB">
              <w:t>:</w:t>
            </w:r>
          </w:p>
          <w:p w:rsidR="00DA7F8F" w:rsidRDefault="00DA7F8F" w:rsidP="00E12B57"/>
          <w:p w:rsidR="0079729A" w:rsidRDefault="00DA7F8F" w:rsidP="00DA7F8F">
            <w:r>
              <w:t>Abgabe vor Ort:</w:t>
            </w:r>
          </w:p>
          <w:p w:rsidR="00DA7F8F" w:rsidRDefault="00DA7F8F" w:rsidP="00DA7F8F">
            <w:r>
              <w:t xml:space="preserve">Stadt Zürich, Amt für Hochbauten, </w:t>
            </w:r>
            <w:r w:rsidR="00A23160">
              <w:t>Empfang</w:t>
            </w:r>
            <w:r>
              <w:t>, Büro 20</w:t>
            </w:r>
            <w:r w:rsidR="0079729A">
              <w:t>5</w:t>
            </w:r>
            <w:r w:rsidR="00B51F12">
              <w:t>, Lindenhofstrasse 21,</w:t>
            </w:r>
            <w:r w:rsidR="00A23160">
              <w:t xml:space="preserve"> </w:t>
            </w:r>
            <w:r>
              <w:t>8001 Zürich</w:t>
            </w:r>
          </w:p>
          <w:p w:rsidR="00DA7F8F" w:rsidRDefault="00DA7F8F" w:rsidP="00DA7F8F"/>
          <w:p w:rsidR="0079729A" w:rsidRDefault="00DA7F8F" w:rsidP="00DA7F8F">
            <w:r>
              <w:t>Paketpostadresse:</w:t>
            </w:r>
          </w:p>
          <w:p w:rsidR="00DA7F8F" w:rsidRDefault="00DA7F8F" w:rsidP="00DA7F8F">
            <w:r>
              <w:t>Stadt Zürich, Amt für Hochbauten, L</w:t>
            </w:r>
            <w:r w:rsidR="0079729A">
              <w:t>indenhofstrasse 21, 8001 Zürich</w:t>
            </w:r>
          </w:p>
          <w:p w:rsidR="0079729A" w:rsidRDefault="0079729A" w:rsidP="00DA7F8F"/>
          <w:p w:rsidR="0079729A" w:rsidRDefault="00DA7F8F" w:rsidP="0079729A">
            <w:r>
              <w:t>Briefpostadresse:</w:t>
            </w:r>
          </w:p>
          <w:p w:rsidR="00D430C1" w:rsidRPr="004E62C2" w:rsidRDefault="00DA7F8F" w:rsidP="0079729A">
            <w:pPr>
              <w:rPr>
                <w:szCs w:val="20"/>
                <w:lang w:eastAsia="de-DE"/>
              </w:rPr>
            </w:pPr>
            <w:r>
              <w:t>Stadt Zürich, Amt für Hochbauten, Postfach, 8021 Zürich</w:t>
            </w:r>
          </w:p>
        </w:tc>
      </w:tr>
      <w:tr w:rsidR="00B87518" w:rsidRPr="007346BA">
        <w:tc>
          <w:tcPr>
            <w:tcW w:w="3884" w:type="dxa"/>
            <w:tcMar>
              <w:left w:w="0" w:type="dxa"/>
              <w:right w:w="0" w:type="dxa"/>
            </w:tcMar>
          </w:tcPr>
          <w:p w:rsidR="00B87518" w:rsidRPr="00EE3641" w:rsidRDefault="00B87518" w:rsidP="00EE3641">
            <w:pPr>
              <w:pStyle w:val="Standard85M10"/>
              <w:rPr>
                <w:b/>
              </w:rPr>
            </w:pPr>
          </w:p>
        </w:tc>
        <w:tc>
          <w:tcPr>
            <w:tcW w:w="227" w:type="dxa"/>
            <w:tcBorders>
              <w:left w:val="nil"/>
            </w:tcBorders>
          </w:tcPr>
          <w:p w:rsidR="00B87518" w:rsidRPr="007346BA" w:rsidRDefault="00B87518" w:rsidP="00833B9A">
            <w:pPr>
              <w:pStyle w:val="Standard85M10"/>
            </w:pPr>
          </w:p>
        </w:tc>
        <w:tc>
          <w:tcPr>
            <w:tcW w:w="5528" w:type="dxa"/>
            <w:tcMar>
              <w:left w:w="0" w:type="dxa"/>
              <w:right w:w="0" w:type="dxa"/>
            </w:tcMar>
          </w:tcPr>
          <w:p w:rsidR="00B87518" w:rsidRPr="007346BA" w:rsidRDefault="00B87518" w:rsidP="00833B9A">
            <w:pPr>
              <w:pStyle w:val="Standard85M10"/>
            </w:pPr>
          </w:p>
        </w:tc>
      </w:tr>
      <w:tr w:rsidR="00525F15" w:rsidRPr="004E62C2">
        <w:tc>
          <w:tcPr>
            <w:tcW w:w="3884" w:type="dxa"/>
            <w:tcMar>
              <w:left w:w="0" w:type="dxa"/>
              <w:right w:w="0" w:type="dxa"/>
            </w:tcMar>
          </w:tcPr>
          <w:p w:rsidR="00525F15" w:rsidRPr="00EE3641" w:rsidRDefault="00525F15" w:rsidP="00EE3641">
            <w:pPr>
              <w:pStyle w:val="Standard85M10"/>
              <w:rPr>
                <w:b/>
              </w:rPr>
            </w:pPr>
            <w:r w:rsidRPr="00EE3641">
              <w:rPr>
                <w:b/>
              </w:rPr>
              <w:t>Besonderes</w:t>
            </w:r>
          </w:p>
        </w:tc>
        <w:tc>
          <w:tcPr>
            <w:tcW w:w="227" w:type="dxa"/>
            <w:tcBorders>
              <w:left w:val="nil"/>
            </w:tcBorders>
          </w:tcPr>
          <w:p w:rsidR="00525F15" w:rsidRPr="004E62C2" w:rsidRDefault="00525F15" w:rsidP="00E12B57"/>
        </w:tc>
        <w:tc>
          <w:tcPr>
            <w:tcW w:w="5528" w:type="dxa"/>
            <w:tcMar>
              <w:left w:w="0" w:type="dxa"/>
              <w:right w:w="0" w:type="dxa"/>
            </w:tcMar>
          </w:tcPr>
          <w:p w:rsidR="00525F15" w:rsidRPr="001727B0" w:rsidRDefault="007B5BB6" w:rsidP="0060157F">
            <w:r w:rsidRPr="001727B0">
              <w:t xml:space="preserve">Alle Mitglieder von Arbeitsgemeinschaften/Teams und Subunternehmungen </w:t>
            </w:r>
            <w:r w:rsidRPr="001727B0">
              <w:rPr>
                <w:b/>
              </w:rPr>
              <w:t>müssen je eine separate Selbstdeklaration</w:t>
            </w:r>
            <w:r w:rsidRPr="001727B0">
              <w:t xml:space="preserve"> abgeben.</w:t>
            </w:r>
            <w:r w:rsidR="0060157F">
              <w:t xml:space="preserve"> </w:t>
            </w:r>
          </w:p>
        </w:tc>
      </w:tr>
      <w:tr w:rsidR="00525F15" w:rsidRPr="004E62C2">
        <w:tc>
          <w:tcPr>
            <w:tcW w:w="3884" w:type="dxa"/>
            <w:tcMar>
              <w:left w:w="0" w:type="dxa"/>
              <w:right w:w="0" w:type="dxa"/>
            </w:tcMar>
          </w:tcPr>
          <w:p w:rsidR="00525F15" w:rsidRPr="00EE3641" w:rsidRDefault="00525F15" w:rsidP="00EE3641">
            <w:pPr>
              <w:pStyle w:val="Standard85M10"/>
              <w:rPr>
                <w:b/>
              </w:rPr>
            </w:pPr>
          </w:p>
        </w:tc>
        <w:tc>
          <w:tcPr>
            <w:tcW w:w="227" w:type="dxa"/>
            <w:tcBorders>
              <w:left w:val="nil"/>
            </w:tcBorders>
          </w:tcPr>
          <w:p w:rsidR="00525F15" w:rsidRPr="004E62C2" w:rsidRDefault="00525F15" w:rsidP="00833B9A">
            <w:pPr>
              <w:pStyle w:val="Standard85M10"/>
            </w:pPr>
          </w:p>
        </w:tc>
        <w:tc>
          <w:tcPr>
            <w:tcW w:w="5528" w:type="dxa"/>
            <w:tcMar>
              <w:left w:w="0" w:type="dxa"/>
              <w:right w:w="0" w:type="dxa"/>
            </w:tcMar>
          </w:tcPr>
          <w:p w:rsidR="00525F15" w:rsidRDefault="00525F15" w:rsidP="00833B9A">
            <w:pPr>
              <w:pStyle w:val="Standard85M10"/>
            </w:pPr>
          </w:p>
        </w:tc>
      </w:tr>
      <w:tr w:rsidR="00B87518" w:rsidRPr="004E62C2">
        <w:tc>
          <w:tcPr>
            <w:tcW w:w="3884" w:type="dxa"/>
            <w:tcMar>
              <w:left w:w="0" w:type="dxa"/>
              <w:right w:w="0" w:type="dxa"/>
            </w:tcMar>
          </w:tcPr>
          <w:p w:rsidR="00B87518" w:rsidRPr="00EE3641" w:rsidRDefault="00B87518" w:rsidP="00EE3641">
            <w:pPr>
              <w:pStyle w:val="Standard85M10"/>
              <w:rPr>
                <w:b/>
              </w:rPr>
            </w:pPr>
            <w:r w:rsidRPr="00EE3641">
              <w:rPr>
                <w:b/>
              </w:rPr>
              <w:t>Ausschlussgründe</w:t>
            </w:r>
          </w:p>
        </w:tc>
        <w:tc>
          <w:tcPr>
            <w:tcW w:w="227" w:type="dxa"/>
            <w:tcBorders>
              <w:left w:val="nil"/>
            </w:tcBorders>
          </w:tcPr>
          <w:p w:rsidR="00B87518" w:rsidRPr="004E62C2" w:rsidRDefault="00B87518" w:rsidP="00E12B57"/>
        </w:tc>
        <w:tc>
          <w:tcPr>
            <w:tcW w:w="5528" w:type="dxa"/>
            <w:tcMar>
              <w:left w:w="0" w:type="dxa"/>
              <w:right w:w="0" w:type="dxa"/>
            </w:tcMar>
          </w:tcPr>
          <w:p w:rsidR="00B87518" w:rsidRPr="00D430C1" w:rsidRDefault="00B87518" w:rsidP="0060157F">
            <w:r>
              <w:t>Zu spät eingetroffene, nicht vollständig ausgefüllte, nich</w:t>
            </w:r>
            <w:r w:rsidR="001727B0">
              <w:t>t handschriftlich unterzeichnete Anträge auf Teilnahme</w:t>
            </w:r>
            <w:r w:rsidR="0060157F">
              <w:t xml:space="preserve"> (Selbstdeklaration)</w:t>
            </w:r>
            <w:r>
              <w:t xml:space="preserve"> oder solche, bei denen Unterlagen oder Beilagen fehlen, werden gestützt auf </w:t>
            </w:r>
            <w:r w:rsidR="00911C76">
              <w:t>§ 4 a Abs. 1 lit. </w:t>
            </w:r>
            <w:r w:rsidR="001727B0">
              <w:t xml:space="preserve">a und </w:t>
            </w:r>
            <w:r w:rsidR="00911C76">
              <w:t xml:space="preserve">b IVöB-Beitrittsgesetz </w:t>
            </w:r>
            <w:r>
              <w:t>ausgeschlossen.</w:t>
            </w:r>
          </w:p>
        </w:tc>
      </w:tr>
      <w:tr w:rsidR="004A77DC" w:rsidRPr="0028567A">
        <w:tc>
          <w:tcPr>
            <w:tcW w:w="3884" w:type="dxa"/>
            <w:tcMar>
              <w:left w:w="0" w:type="dxa"/>
              <w:right w:w="0" w:type="dxa"/>
            </w:tcMar>
          </w:tcPr>
          <w:p w:rsidR="004A77DC" w:rsidRPr="00EE3641" w:rsidRDefault="004A77DC" w:rsidP="00EE3641">
            <w:pPr>
              <w:pStyle w:val="Standard85M10"/>
              <w:rPr>
                <w:b/>
              </w:rPr>
            </w:pPr>
          </w:p>
        </w:tc>
        <w:tc>
          <w:tcPr>
            <w:tcW w:w="227" w:type="dxa"/>
            <w:tcBorders>
              <w:left w:val="nil"/>
            </w:tcBorders>
          </w:tcPr>
          <w:p w:rsidR="004A77DC" w:rsidRPr="0028567A" w:rsidRDefault="004A77DC" w:rsidP="00833B9A">
            <w:pPr>
              <w:pStyle w:val="Standard85M10"/>
            </w:pPr>
          </w:p>
        </w:tc>
        <w:tc>
          <w:tcPr>
            <w:tcW w:w="5528" w:type="dxa"/>
            <w:tcMar>
              <w:left w:w="0" w:type="dxa"/>
              <w:right w:w="0" w:type="dxa"/>
            </w:tcMar>
          </w:tcPr>
          <w:p w:rsidR="004A77DC" w:rsidRPr="0028567A" w:rsidRDefault="004A77DC" w:rsidP="00833B9A">
            <w:pPr>
              <w:pStyle w:val="Standard85M10"/>
            </w:pPr>
          </w:p>
        </w:tc>
      </w:tr>
      <w:tr w:rsidR="004A77DC" w:rsidRPr="004E62C2">
        <w:tc>
          <w:tcPr>
            <w:tcW w:w="3884" w:type="dxa"/>
            <w:tcMar>
              <w:left w:w="0" w:type="dxa"/>
              <w:right w:w="0" w:type="dxa"/>
            </w:tcMar>
          </w:tcPr>
          <w:p w:rsidR="004A77DC" w:rsidRPr="00EE3641" w:rsidRDefault="004A77DC" w:rsidP="00EE3641">
            <w:pPr>
              <w:pStyle w:val="Standard85M10"/>
              <w:rPr>
                <w:b/>
              </w:rPr>
            </w:pPr>
            <w:r w:rsidRPr="00EE3641">
              <w:rPr>
                <w:b/>
              </w:rPr>
              <w:t>Gerichtsstand ist Zürich</w:t>
            </w:r>
          </w:p>
        </w:tc>
        <w:tc>
          <w:tcPr>
            <w:tcW w:w="227" w:type="dxa"/>
            <w:tcBorders>
              <w:left w:val="nil"/>
            </w:tcBorders>
          </w:tcPr>
          <w:p w:rsidR="004A77DC" w:rsidRPr="004E62C2" w:rsidRDefault="004A77DC" w:rsidP="00E12B57"/>
        </w:tc>
        <w:tc>
          <w:tcPr>
            <w:tcW w:w="5528" w:type="dxa"/>
            <w:tcMar>
              <w:left w:w="0" w:type="dxa"/>
              <w:right w:w="0" w:type="dxa"/>
            </w:tcMar>
          </w:tcPr>
          <w:p w:rsidR="004A77DC" w:rsidRDefault="004A77DC" w:rsidP="00E12B57"/>
        </w:tc>
      </w:tr>
      <w:tr w:rsidR="004A77DC" w:rsidRPr="007346BA">
        <w:tc>
          <w:tcPr>
            <w:tcW w:w="3884" w:type="dxa"/>
            <w:tcMar>
              <w:left w:w="0" w:type="dxa"/>
              <w:right w:w="0" w:type="dxa"/>
            </w:tcMar>
          </w:tcPr>
          <w:p w:rsidR="004A77DC" w:rsidRPr="00EE3641" w:rsidRDefault="004A77DC" w:rsidP="00EE3641">
            <w:pPr>
              <w:pStyle w:val="Standard85M10"/>
              <w:rPr>
                <w:b/>
              </w:rPr>
            </w:pPr>
          </w:p>
        </w:tc>
        <w:tc>
          <w:tcPr>
            <w:tcW w:w="227" w:type="dxa"/>
            <w:tcBorders>
              <w:left w:val="nil"/>
            </w:tcBorders>
          </w:tcPr>
          <w:p w:rsidR="004A77DC" w:rsidRPr="007346BA" w:rsidRDefault="004A77DC" w:rsidP="00833B9A">
            <w:pPr>
              <w:pStyle w:val="Standard85M10"/>
            </w:pPr>
          </w:p>
        </w:tc>
        <w:tc>
          <w:tcPr>
            <w:tcW w:w="5528" w:type="dxa"/>
            <w:tcMar>
              <w:left w:w="0" w:type="dxa"/>
              <w:right w:w="0" w:type="dxa"/>
            </w:tcMar>
          </w:tcPr>
          <w:p w:rsidR="004A77DC" w:rsidRPr="007346BA" w:rsidRDefault="004A77DC" w:rsidP="00833B9A">
            <w:pPr>
              <w:pStyle w:val="Standard85M10"/>
            </w:pPr>
          </w:p>
        </w:tc>
      </w:tr>
      <w:tr w:rsidR="0001656E" w:rsidRPr="004E62C2" w:rsidTr="006D0EB3">
        <w:tc>
          <w:tcPr>
            <w:tcW w:w="3884" w:type="dxa"/>
            <w:tcMar>
              <w:left w:w="0" w:type="dxa"/>
              <w:right w:w="0" w:type="dxa"/>
            </w:tcMar>
          </w:tcPr>
          <w:p w:rsidR="0001656E" w:rsidRPr="00EE3641" w:rsidRDefault="0001656E" w:rsidP="00EE3641">
            <w:pPr>
              <w:pStyle w:val="Standard85M10"/>
              <w:rPr>
                <w:b/>
              </w:rPr>
            </w:pPr>
            <w:r w:rsidRPr="00EE3641">
              <w:rPr>
                <w:b/>
              </w:rPr>
              <w:t>Ort und Datum</w:t>
            </w:r>
          </w:p>
        </w:tc>
        <w:tc>
          <w:tcPr>
            <w:tcW w:w="227" w:type="dxa"/>
            <w:tcBorders>
              <w:left w:val="nil"/>
            </w:tcBorders>
          </w:tcPr>
          <w:p w:rsidR="0001656E" w:rsidRPr="004E62C2" w:rsidRDefault="0001656E" w:rsidP="00E12B57"/>
        </w:tc>
        <w:tc>
          <w:tcPr>
            <w:tcW w:w="5528" w:type="dxa"/>
            <w:tcMar>
              <w:left w:w="0" w:type="dxa"/>
              <w:right w:w="0" w:type="dxa"/>
            </w:tcMar>
          </w:tcPr>
          <w:p w:rsidR="0001656E" w:rsidRDefault="0001656E" w:rsidP="008A6BF0">
            <w:r>
              <w:t>Die Unternehmung</w:t>
            </w:r>
          </w:p>
        </w:tc>
      </w:tr>
      <w:tr w:rsidR="0001656E" w:rsidRPr="006D0EB3" w:rsidTr="008A6BF0">
        <w:tc>
          <w:tcPr>
            <w:tcW w:w="3884" w:type="dxa"/>
            <w:tcMar>
              <w:left w:w="0" w:type="dxa"/>
              <w:right w:w="0" w:type="dxa"/>
            </w:tcMar>
          </w:tcPr>
          <w:p w:rsidR="0001656E" w:rsidRPr="00EE3641" w:rsidRDefault="0001656E" w:rsidP="00EE3641">
            <w:pPr>
              <w:pStyle w:val="Standard85M10"/>
              <w:rPr>
                <w:b/>
              </w:rPr>
            </w:pPr>
          </w:p>
        </w:tc>
        <w:tc>
          <w:tcPr>
            <w:tcW w:w="227" w:type="dxa"/>
            <w:tcBorders>
              <w:left w:val="nil"/>
            </w:tcBorders>
          </w:tcPr>
          <w:p w:rsidR="0001656E" w:rsidRPr="006D0EB3" w:rsidRDefault="0001656E" w:rsidP="006D0EB3">
            <w:pPr>
              <w:pStyle w:val="Standard85M10"/>
            </w:pPr>
          </w:p>
        </w:tc>
        <w:tc>
          <w:tcPr>
            <w:tcW w:w="5528" w:type="dxa"/>
            <w:tcMar>
              <w:left w:w="0" w:type="dxa"/>
              <w:right w:w="0" w:type="dxa"/>
            </w:tcMar>
          </w:tcPr>
          <w:p w:rsidR="0001656E" w:rsidRPr="006D0EB3" w:rsidRDefault="0001656E" w:rsidP="006D0EB3">
            <w:pPr>
              <w:pStyle w:val="Standard85M10"/>
              <w:rPr>
                <w:b/>
              </w:rPr>
            </w:pPr>
            <w:r w:rsidRPr="006D0EB3">
              <w:rPr>
                <w:b/>
              </w:rPr>
              <w:t>Stempel und rechtsgültige Unterschrift(en)</w:t>
            </w:r>
          </w:p>
        </w:tc>
      </w:tr>
    </w:tbl>
    <w:p w:rsidR="00B83B32" w:rsidRDefault="00B83B32" w:rsidP="00B83B32"/>
    <w:p w:rsidR="00B83B32" w:rsidRDefault="00B83B32" w:rsidP="00B83B32">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27609F" w:rsidRDefault="0027609F">
      <w:pPr>
        <w:spacing w:line="240" w:lineRule="auto"/>
      </w:pPr>
    </w:p>
    <w:p w:rsidR="0027609F" w:rsidRDefault="0027609F">
      <w:pPr>
        <w:spacing w:line="240" w:lineRule="auto"/>
      </w:pPr>
    </w:p>
    <w:p w:rsidR="0027609F" w:rsidRDefault="0027609F">
      <w:pPr>
        <w:spacing w:line="240" w:lineRule="auto"/>
      </w:pPr>
    </w:p>
    <w:p w:rsidR="0027609F" w:rsidRDefault="0027609F">
      <w:pPr>
        <w:spacing w:line="240" w:lineRule="auto"/>
      </w:pPr>
    </w:p>
    <w:p w:rsidR="0027609F" w:rsidRDefault="0027609F">
      <w:pPr>
        <w:spacing w:line="240" w:lineRule="auto"/>
      </w:pPr>
    </w:p>
    <w:p w:rsidR="0027609F" w:rsidRDefault="0027609F" w:rsidP="0027609F">
      <w:pPr>
        <w:spacing w:line="240" w:lineRule="auto"/>
        <w:rPr>
          <w:sz w:val="17"/>
          <w:szCs w:val="17"/>
        </w:rPr>
      </w:pPr>
    </w:p>
    <w:p w:rsidR="00192196" w:rsidRPr="00203FAE" w:rsidRDefault="0027609F" w:rsidP="0027609F">
      <w:pPr>
        <w:spacing w:line="240" w:lineRule="auto"/>
        <w:rPr>
          <w:sz w:val="16"/>
          <w:szCs w:val="16"/>
        </w:rPr>
      </w:pPr>
      <w:r w:rsidRPr="00203FAE">
        <w:rPr>
          <w:sz w:val="16"/>
          <w:szCs w:val="16"/>
        </w:rPr>
        <w:t>*</w:t>
      </w:r>
      <w:r w:rsidR="008D5B33" w:rsidRPr="00203FAE">
        <w:rPr>
          <w:sz w:val="16"/>
          <w:szCs w:val="16"/>
        </w:rPr>
        <w:t xml:space="preserve"> Wenn nicht alle Leistungen vom selben Büro erbracht werden,</w:t>
      </w:r>
      <w:r w:rsidRPr="00203FAE">
        <w:rPr>
          <w:sz w:val="16"/>
          <w:szCs w:val="16"/>
        </w:rPr>
        <w:t xml:space="preserve"> </w:t>
      </w:r>
      <w:r w:rsidR="008D5B33" w:rsidRPr="00203FAE">
        <w:rPr>
          <w:sz w:val="16"/>
          <w:szCs w:val="16"/>
        </w:rPr>
        <w:t xml:space="preserve">bitte </w:t>
      </w:r>
      <w:proofErr w:type="gramStart"/>
      <w:r w:rsidR="008D5B33" w:rsidRPr="00203FAE">
        <w:rPr>
          <w:sz w:val="16"/>
          <w:szCs w:val="16"/>
        </w:rPr>
        <w:t xml:space="preserve">die </w:t>
      </w:r>
      <w:r w:rsidR="007E18D1">
        <w:rPr>
          <w:sz w:val="16"/>
          <w:szCs w:val="16"/>
        </w:rPr>
        <w:t xml:space="preserve">zutreffende </w:t>
      </w:r>
      <w:r w:rsidR="008D5B33" w:rsidRPr="00203FAE">
        <w:rPr>
          <w:sz w:val="16"/>
          <w:szCs w:val="16"/>
        </w:rPr>
        <w:t>Arbeitsgattungen</w:t>
      </w:r>
      <w:proofErr w:type="gramEnd"/>
      <w:r w:rsidR="008D5B33" w:rsidRPr="00203FAE">
        <w:rPr>
          <w:sz w:val="16"/>
          <w:szCs w:val="16"/>
        </w:rPr>
        <w:t xml:space="preserve"> unterstreichen oder markieren die durch die ausfüllende Firma ausgeführt werden. </w:t>
      </w:r>
      <w:r w:rsidR="00192196" w:rsidRPr="00203FAE">
        <w:rPr>
          <w:sz w:val="16"/>
          <w:szCs w:val="16"/>
        </w:rPr>
        <w:br w:type="page"/>
      </w:r>
    </w:p>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E3ACC" w:rsidRPr="00833B9A" w:rsidTr="00607F8C">
        <w:tc>
          <w:tcPr>
            <w:tcW w:w="3884" w:type="dxa"/>
            <w:tcMar>
              <w:left w:w="0" w:type="dxa"/>
              <w:right w:w="0" w:type="dxa"/>
            </w:tcMar>
          </w:tcPr>
          <w:p w:rsidR="00FE3ACC" w:rsidRPr="00F632C1" w:rsidRDefault="00EA2A49" w:rsidP="00BF545F">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rsidR="00FE3ACC" w:rsidRPr="000D54E4" w:rsidRDefault="00FE3ACC" w:rsidP="00607F8C">
            <w:pPr>
              <w:rPr>
                <w:lang w:eastAsia="de-DE"/>
              </w:rPr>
            </w:pPr>
          </w:p>
        </w:tc>
        <w:tc>
          <w:tcPr>
            <w:tcW w:w="5528" w:type="dxa"/>
            <w:tcMar>
              <w:left w:w="0" w:type="dxa"/>
              <w:right w:w="0" w:type="dxa"/>
            </w:tcMar>
          </w:tcPr>
          <w:p w:rsidR="00FE3ACC" w:rsidRPr="000D54E4" w:rsidRDefault="00A27BF6" w:rsidP="007F4B58">
            <w:pPr>
              <w:rPr>
                <w:lang w:eastAsia="de-DE"/>
              </w:rPr>
            </w:pPr>
            <w:r w:rsidRPr="000D54E4">
              <w:rPr>
                <w:lang w:eastAsia="de-DE"/>
              </w:rPr>
              <w:t xml:space="preserve">Der Stadt Zürich ist es mit nachfolgendem Einverständnis im Sinne von § 18 Abs. 2 </w:t>
            </w:r>
            <w:r w:rsidR="00FE3ACC" w:rsidRPr="000D54E4">
              <w:rPr>
                <w:lang w:eastAsia="de-DE"/>
              </w:rPr>
              <w:t xml:space="preserve">Submissionsverordnung (LS 720.11) erlaubt, die eingereichten </w:t>
            </w:r>
            <w:r w:rsidR="007F4B58" w:rsidRPr="000D54E4">
              <w:rPr>
                <w:lang w:eastAsia="de-DE"/>
              </w:rPr>
              <w:t xml:space="preserve">Beiträge (planerische </w:t>
            </w:r>
            <w:r w:rsidR="00FE3ACC" w:rsidRPr="000D54E4">
              <w:rPr>
                <w:lang w:eastAsia="de-DE"/>
              </w:rPr>
              <w:t>Lösungsansätz</w:t>
            </w:r>
            <w:r w:rsidR="00F45E2D" w:rsidRPr="000D54E4">
              <w:rPr>
                <w:lang w:eastAsia="de-DE"/>
              </w:rPr>
              <w:t>e</w:t>
            </w:r>
            <w:r w:rsidR="007F4B58" w:rsidRPr="000D54E4">
              <w:rPr>
                <w:lang w:eastAsia="de-DE"/>
              </w:rPr>
              <w:t>)</w:t>
            </w:r>
            <w:r w:rsidR="00F45E2D" w:rsidRPr="000D54E4">
              <w:rPr>
                <w:lang w:eastAsia="de-DE"/>
              </w:rPr>
              <w:t xml:space="preserve"> </w:t>
            </w:r>
            <w:r w:rsidRPr="000D54E4">
              <w:rPr>
                <w:lang w:eastAsia="de-DE"/>
              </w:rPr>
              <w:t xml:space="preserve">unentgeltlich </w:t>
            </w:r>
            <w:r w:rsidR="00A026A3" w:rsidRPr="000D54E4">
              <w:rPr>
                <w:lang w:eastAsia="de-DE"/>
              </w:rPr>
              <w:t>im Bericht zum Planerwahlverfahren zu publizieren</w:t>
            </w:r>
            <w:r w:rsidR="00F45E2D" w:rsidRPr="000D54E4">
              <w:rPr>
                <w:lang w:eastAsia="de-DE"/>
              </w:rPr>
              <w:t>.</w:t>
            </w:r>
            <w:r w:rsidR="00A026A3" w:rsidRPr="000D54E4">
              <w:rPr>
                <w:lang w:eastAsia="de-DE"/>
              </w:rPr>
              <w:t xml:space="preserve"> Dieser wird neben dem Versand an die teilnehmenden Teams auch auf der Homepage des AHB publiziert.</w:t>
            </w:r>
            <w:r w:rsidR="00607F8C" w:rsidRPr="000D54E4">
              <w:rPr>
                <w:lang w:eastAsia="de-DE"/>
              </w:rPr>
              <w:t xml:space="preserve"> </w:t>
            </w:r>
            <w:r w:rsidR="00401CBA" w:rsidRPr="000D54E4">
              <w:rPr>
                <w:lang w:eastAsia="de-DE"/>
              </w:rPr>
              <w:t>Zudem werden die Beiträge nach Bekanntgabe des Entscheids während zehn Tagen im Amt f</w:t>
            </w:r>
            <w:r w:rsidR="001637F9" w:rsidRPr="000D54E4">
              <w:rPr>
                <w:lang w:eastAsia="de-DE"/>
              </w:rPr>
              <w:t>ür Hochbauten ausgestellt</w:t>
            </w:r>
            <w:r w:rsidR="00401CBA" w:rsidRPr="000D54E4">
              <w:rPr>
                <w:lang w:eastAsia="de-DE"/>
              </w:rPr>
              <w:t>.</w:t>
            </w:r>
          </w:p>
        </w:tc>
      </w:tr>
      <w:tr w:rsidR="00AC0AEC" w:rsidRPr="00BF545F" w:rsidTr="00AC0AEC">
        <w:trPr>
          <w:trHeight w:val="69"/>
        </w:trPr>
        <w:tc>
          <w:tcPr>
            <w:tcW w:w="3884" w:type="dxa"/>
            <w:tcMar>
              <w:left w:w="0" w:type="dxa"/>
              <w:right w:w="0" w:type="dxa"/>
            </w:tcMar>
          </w:tcPr>
          <w:p w:rsidR="00AC0AEC" w:rsidRPr="00BF545F" w:rsidRDefault="00AC0AEC" w:rsidP="00AC0AEC">
            <w:pPr>
              <w:pStyle w:val="Titel13"/>
              <w:spacing w:line="200" w:lineRule="atLeast"/>
              <w:rPr>
                <w:b w:val="0"/>
                <w:sz w:val="17"/>
                <w:szCs w:val="17"/>
              </w:rPr>
            </w:pPr>
          </w:p>
        </w:tc>
        <w:tc>
          <w:tcPr>
            <w:tcW w:w="227" w:type="dxa"/>
            <w:tcBorders>
              <w:left w:val="nil"/>
            </w:tcBorders>
          </w:tcPr>
          <w:p w:rsidR="00AC0AEC" w:rsidRPr="00BF545F" w:rsidRDefault="00AC0AEC" w:rsidP="00AC0AEC">
            <w:pPr>
              <w:spacing w:line="200" w:lineRule="atLeast"/>
              <w:rPr>
                <w:sz w:val="17"/>
                <w:szCs w:val="17"/>
                <w:lang w:eastAsia="de-DE"/>
              </w:rPr>
            </w:pPr>
          </w:p>
        </w:tc>
        <w:tc>
          <w:tcPr>
            <w:tcW w:w="5528" w:type="dxa"/>
            <w:tcMar>
              <w:left w:w="0" w:type="dxa"/>
              <w:right w:w="0" w:type="dxa"/>
            </w:tcMar>
          </w:tcPr>
          <w:p w:rsidR="00AC0AEC" w:rsidRPr="00BF545F" w:rsidRDefault="00AC0AEC" w:rsidP="00AC0AEC">
            <w:pPr>
              <w:spacing w:line="200" w:lineRule="atLeast"/>
              <w:rPr>
                <w:sz w:val="17"/>
                <w:szCs w:val="17"/>
                <w:lang w:eastAsia="de-DE"/>
              </w:rPr>
            </w:pPr>
          </w:p>
        </w:tc>
      </w:tr>
      <w:tr w:rsidR="00AB5363" w:rsidRPr="00833B9A" w:rsidTr="00607F8C">
        <w:tc>
          <w:tcPr>
            <w:tcW w:w="3884" w:type="dxa"/>
            <w:tcMar>
              <w:left w:w="0" w:type="dxa"/>
              <w:right w:w="0" w:type="dxa"/>
            </w:tcMar>
          </w:tcPr>
          <w:p w:rsidR="00AB5363" w:rsidRPr="00F632C1" w:rsidRDefault="00AB5363" w:rsidP="00BF545F">
            <w:pPr>
              <w:pStyle w:val="Titel13"/>
              <w:spacing w:line="200" w:lineRule="atLeast"/>
              <w:rPr>
                <w:sz w:val="17"/>
                <w:szCs w:val="17"/>
              </w:rPr>
            </w:pPr>
            <w:r w:rsidRPr="00F632C1">
              <w:rPr>
                <w:sz w:val="17"/>
                <w:szCs w:val="17"/>
              </w:rPr>
              <w:t>Hinweis</w:t>
            </w:r>
          </w:p>
        </w:tc>
        <w:tc>
          <w:tcPr>
            <w:tcW w:w="227" w:type="dxa"/>
            <w:tcBorders>
              <w:left w:val="nil"/>
            </w:tcBorders>
          </w:tcPr>
          <w:p w:rsidR="00AB5363" w:rsidRPr="000D54E4" w:rsidRDefault="00AB5363" w:rsidP="00AB5363">
            <w:pPr>
              <w:rPr>
                <w:lang w:eastAsia="de-DE"/>
              </w:rPr>
            </w:pPr>
          </w:p>
        </w:tc>
        <w:tc>
          <w:tcPr>
            <w:tcW w:w="5528" w:type="dxa"/>
            <w:tcMar>
              <w:left w:w="0" w:type="dxa"/>
              <w:right w:w="0" w:type="dxa"/>
            </w:tcMar>
          </w:tcPr>
          <w:p w:rsidR="00AB5363" w:rsidRDefault="00AB5363" w:rsidP="00BF545F">
            <w:pPr>
              <w:spacing w:after="60"/>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rsidR="00AB5363" w:rsidRPr="000D54E4" w:rsidRDefault="00AB5363" w:rsidP="00AB5363">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AB5363" w:rsidRPr="00833B9A" w:rsidTr="00607F8C">
        <w:tc>
          <w:tcPr>
            <w:tcW w:w="3884" w:type="dxa"/>
            <w:tcMar>
              <w:left w:w="0" w:type="dxa"/>
              <w:right w:w="0" w:type="dxa"/>
            </w:tcMar>
          </w:tcPr>
          <w:p w:rsidR="00AB5363" w:rsidRPr="00F632C1" w:rsidRDefault="00AB5363" w:rsidP="00AB5363">
            <w:pPr>
              <w:pStyle w:val="Standard85M10"/>
            </w:pP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p>
        </w:tc>
      </w:tr>
      <w:tr w:rsidR="00AB5363" w:rsidRPr="0052544A" w:rsidTr="00607F8C">
        <w:tc>
          <w:tcPr>
            <w:tcW w:w="3884" w:type="dxa"/>
            <w:tcMar>
              <w:left w:w="0" w:type="dxa"/>
              <w:right w:w="0" w:type="dxa"/>
            </w:tcMar>
          </w:tcPr>
          <w:p w:rsidR="00AB5363" w:rsidRPr="000D54E4" w:rsidRDefault="00AB5363" w:rsidP="00AB5363">
            <w:pPr>
              <w:pStyle w:val="Standard85M10"/>
            </w:pPr>
          </w:p>
        </w:tc>
        <w:tc>
          <w:tcPr>
            <w:tcW w:w="227" w:type="dxa"/>
            <w:tcBorders>
              <w:left w:val="nil"/>
            </w:tcBorders>
          </w:tcPr>
          <w:p w:rsidR="00AB5363" w:rsidRPr="000D54E4" w:rsidRDefault="00AB5363" w:rsidP="00AB5363">
            <w:pPr>
              <w:pStyle w:val="Standard85M10"/>
            </w:pPr>
          </w:p>
        </w:tc>
        <w:tc>
          <w:tcPr>
            <w:tcW w:w="5528" w:type="dxa"/>
            <w:tcMar>
              <w:left w:w="0" w:type="dxa"/>
              <w:right w:w="0" w:type="dxa"/>
            </w:tcMar>
          </w:tcPr>
          <w:p w:rsidR="00AB5363" w:rsidRPr="000D54E4" w:rsidRDefault="00AB5363" w:rsidP="00AB5363">
            <w:pPr>
              <w:pStyle w:val="Standard85M10"/>
              <w:rPr>
                <w:sz w:val="22"/>
                <w:szCs w:val="22"/>
              </w:rPr>
            </w:pPr>
            <w:r w:rsidRPr="000D54E4">
              <w:rPr>
                <w:sz w:val="22"/>
                <w:szCs w:val="22"/>
              </w:rPr>
              <w:t>Die Unternehmung</w:t>
            </w:r>
          </w:p>
        </w:tc>
      </w:tr>
      <w:tr w:rsidR="00AB5363" w:rsidRPr="00833B9A" w:rsidTr="00607F8C">
        <w:tc>
          <w:tcPr>
            <w:tcW w:w="3884" w:type="dxa"/>
            <w:tcMar>
              <w:left w:w="0" w:type="dxa"/>
              <w:right w:w="0" w:type="dxa"/>
            </w:tcMar>
          </w:tcPr>
          <w:p w:rsidR="00AB5363" w:rsidRPr="000D54E4" w:rsidRDefault="00AB5363" w:rsidP="00AB5363">
            <w:pPr>
              <w:pStyle w:val="Standard85M10"/>
            </w:pPr>
            <w:r w:rsidRPr="000D54E4">
              <w:rPr>
                <w:b/>
              </w:rPr>
              <w:t>Ort und Datum</w:t>
            </w:r>
          </w:p>
        </w:tc>
        <w:tc>
          <w:tcPr>
            <w:tcW w:w="227" w:type="dxa"/>
            <w:tcBorders>
              <w:left w:val="nil"/>
            </w:tcBorders>
          </w:tcPr>
          <w:p w:rsidR="00AB5363" w:rsidRPr="000D54E4" w:rsidRDefault="00AB5363" w:rsidP="00AB5363">
            <w:pPr>
              <w:pStyle w:val="Standard85M10"/>
              <w:rPr>
                <w:lang w:eastAsia="de-DE"/>
              </w:rPr>
            </w:pPr>
          </w:p>
        </w:tc>
        <w:tc>
          <w:tcPr>
            <w:tcW w:w="5528" w:type="dxa"/>
            <w:tcMar>
              <w:left w:w="0" w:type="dxa"/>
              <w:right w:w="0" w:type="dxa"/>
            </w:tcMar>
          </w:tcPr>
          <w:p w:rsidR="00AB5363" w:rsidRPr="000D54E4" w:rsidRDefault="00AB5363" w:rsidP="00AB5363">
            <w:pPr>
              <w:pStyle w:val="Standard85M10"/>
              <w:rPr>
                <w:lang w:eastAsia="de-DE"/>
              </w:rPr>
            </w:pPr>
            <w:r w:rsidRPr="000D54E4">
              <w:rPr>
                <w:b/>
              </w:rPr>
              <w:t>Stempel und rechtsgültige Unterschrift(en)</w:t>
            </w:r>
          </w:p>
        </w:tc>
      </w:tr>
    </w:tbl>
    <w:p w:rsidR="00192196" w:rsidRDefault="00192196" w:rsidP="00192196"/>
    <w:p w:rsidR="00137B9B" w:rsidRDefault="00192196" w:rsidP="00192196">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rsidR="00192196" w:rsidRDefault="00177D73">
      <w:pPr>
        <w:spacing w:line="240" w:lineRule="auto"/>
      </w:pPr>
      <w:r>
        <w:br w:type="page"/>
      </w:r>
    </w:p>
    <w:p w:rsidR="00E00810" w:rsidRPr="00AC47E7" w:rsidRDefault="00EB2FB7" w:rsidP="00AC47E7">
      <w:pPr>
        <w:pStyle w:val="berschrift1"/>
        <w:pageBreakBefore/>
      </w:pPr>
      <w:r w:rsidRPr="00AC47E7">
        <w:lastRenderedPageBreak/>
        <w:t>Angaben zur Unternehmung</w:t>
      </w:r>
    </w:p>
    <w:tbl>
      <w:tblPr>
        <w:tblW w:w="9866" w:type="dxa"/>
        <w:tblLayout w:type="fixed"/>
        <w:tblCellMar>
          <w:left w:w="0" w:type="dxa"/>
          <w:right w:w="0" w:type="dxa"/>
        </w:tblCellMar>
        <w:tblLook w:val="0000" w:firstRow="0" w:lastRow="0" w:firstColumn="0" w:lastColumn="0" w:noHBand="0" w:noVBand="0"/>
      </w:tblPr>
      <w:tblGrid>
        <w:gridCol w:w="1843"/>
        <w:gridCol w:w="2268"/>
        <w:gridCol w:w="227"/>
        <w:gridCol w:w="5528"/>
      </w:tblGrid>
      <w:tr w:rsidR="00E9753A" w:rsidRPr="00130937" w:rsidTr="001727B0">
        <w:tc>
          <w:tcPr>
            <w:tcW w:w="1843" w:type="dxa"/>
            <w:tcMar>
              <w:left w:w="0" w:type="dxa"/>
              <w:right w:w="0" w:type="dxa"/>
            </w:tcMar>
          </w:tcPr>
          <w:p w:rsidR="00E9753A" w:rsidRPr="00833B9A" w:rsidRDefault="00E9753A" w:rsidP="00E9753A">
            <w:pPr>
              <w:pStyle w:val="Tabelle85M10V3"/>
              <w:rPr>
                <w:b/>
              </w:rPr>
            </w:pPr>
            <w:r w:rsidRPr="00833B9A">
              <w:rPr>
                <w:b/>
              </w:rPr>
              <w:t>Bezeichnung</w:t>
            </w:r>
          </w:p>
        </w:tc>
        <w:tc>
          <w:tcPr>
            <w:tcW w:w="2268" w:type="dxa"/>
            <w:tcMar>
              <w:left w:w="0" w:type="dxa"/>
              <w:right w:w="0" w:type="dxa"/>
            </w:tcMar>
          </w:tcPr>
          <w:p w:rsidR="00E9753A" w:rsidRPr="00833B9A" w:rsidRDefault="00E9753A" w:rsidP="00E9753A">
            <w:pPr>
              <w:pStyle w:val="Tabelle85M10V3"/>
              <w:tabs>
                <w:tab w:val="right" w:pos="1985"/>
              </w:tabs>
            </w:pPr>
            <w:r>
              <w:t xml:space="preserve">Firmenbezeichnung </w:t>
            </w:r>
          </w:p>
        </w:tc>
        <w:tc>
          <w:tcPr>
            <w:tcW w:w="227" w:type="dxa"/>
          </w:tcPr>
          <w:p w:rsidR="00E9753A" w:rsidRDefault="00E9753A" w:rsidP="00E9753A"/>
        </w:tc>
        <w:tc>
          <w:tcPr>
            <w:tcW w:w="5528" w:type="dxa"/>
            <w:tcBorders>
              <w:bottom w:val="single" w:sz="4" w:space="0" w:color="808080"/>
            </w:tcBorders>
            <w:tcMar>
              <w:left w:w="0" w:type="dxa"/>
              <w:right w:w="0" w:type="dxa"/>
            </w:tcMar>
            <w:vAlign w:val="bottom"/>
          </w:tcPr>
          <w:p w:rsidR="00E9753A" w:rsidRDefault="00E9753A" w:rsidP="00E9753A">
            <w:r>
              <w:fldChar w:fldCharType="begin">
                <w:ffData>
                  <w:name w:val="Text41"/>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E9753A" w:rsidRPr="00130937" w:rsidTr="001727B0">
        <w:tc>
          <w:tcPr>
            <w:tcW w:w="1843" w:type="dxa"/>
            <w:tcMar>
              <w:left w:w="0" w:type="dxa"/>
              <w:right w:w="0" w:type="dxa"/>
            </w:tcMar>
          </w:tcPr>
          <w:p w:rsidR="00E9753A" w:rsidRPr="00833B9A" w:rsidRDefault="00E9753A" w:rsidP="00E9753A">
            <w:pPr>
              <w:pStyle w:val="Tabelle85M10V3"/>
              <w:rPr>
                <w:b/>
              </w:rPr>
            </w:pPr>
          </w:p>
        </w:tc>
        <w:tc>
          <w:tcPr>
            <w:tcW w:w="2268" w:type="dxa"/>
            <w:tcMar>
              <w:left w:w="0" w:type="dxa"/>
              <w:right w:w="0" w:type="dxa"/>
            </w:tcMar>
          </w:tcPr>
          <w:p w:rsidR="00E9753A" w:rsidRPr="002C5B56" w:rsidRDefault="00E9753A" w:rsidP="00E9753A">
            <w:pPr>
              <w:pStyle w:val="Tabelle85M10V3"/>
              <w:tabs>
                <w:tab w:val="right" w:pos="1985"/>
              </w:tabs>
              <w:rPr>
                <w:sz w:val="16"/>
                <w:szCs w:val="16"/>
              </w:rPr>
            </w:pPr>
            <w:r w:rsidRPr="002C5B56">
              <w:rPr>
                <w:sz w:val="16"/>
                <w:szCs w:val="16"/>
              </w:rPr>
              <w:t>(gemäss UID-Register)</w:t>
            </w:r>
          </w:p>
        </w:tc>
        <w:tc>
          <w:tcPr>
            <w:tcW w:w="227" w:type="dxa"/>
          </w:tcPr>
          <w:p w:rsidR="00E9753A" w:rsidRDefault="00E9753A" w:rsidP="00E9753A"/>
        </w:tc>
        <w:tc>
          <w:tcPr>
            <w:tcW w:w="5528" w:type="dxa"/>
            <w:tcBorders>
              <w:top w:val="single" w:sz="4" w:space="0" w:color="808080"/>
              <w:bottom w:val="single" w:sz="4" w:space="0" w:color="808080"/>
            </w:tcBorders>
            <w:tcMar>
              <w:left w:w="0" w:type="dxa"/>
              <w:right w:w="0" w:type="dxa"/>
            </w:tcMar>
            <w:vAlign w:val="bottom"/>
          </w:tcPr>
          <w:p w:rsidR="00E9753A" w:rsidRDefault="00E9753A" w:rsidP="00E9753A">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9232D" w:rsidRPr="00130937" w:rsidTr="003A0E73">
        <w:tc>
          <w:tcPr>
            <w:tcW w:w="1843" w:type="dxa"/>
            <w:tcMar>
              <w:left w:w="0" w:type="dxa"/>
              <w:right w:w="0" w:type="dxa"/>
            </w:tcMar>
          </w:tcPr>
          <w:p w:rsidR="0089232D" w:rsidRPr="00833B9A" w:rsidRDefault="0089232D" w:rsidP="003A0E73">
            <w:pPr>
              <w:pStyle w:val="Standard85M10"/>
            </w:pPr>
          </w:p>
        </w:tc>
        <w:tc>
          <w:tcPr>
            <w:tcW w:w="2268" w:type="dxa"/>
            <w:tcMar>
              <w:left w:w="0" w:type="dxa"/>
              <w:right w:w="0" w:type="dxa"/>
            </w:tcMar>
          </w:tcPr>
          <w:p w:rsidR="0089232D" w:rsidRPr="00833B9A" w:rsidRDefault="0089232D" w:rsidP="003A0E73">
            <w:pPr>
              <w:pStyle w:val="Standard85M10"/>
              <w:tabs>
                <w:tab w:val="right" w:pos="1985"/>
              </w:tabs>
            </w:pPr>
          </w:p>
        </w:tc>
        <w:tc>
          <w:tcPr>
            <w:tcW w:w="227" w:type="dxa"/>
          </w:tcPr>
          <w:p w:rsidR="0089232D" w:rsidRPr="00B05214" w:rsidRDefault="0089232D" w:rsidP="003A0E73">
            <w:pPr>
              <w:pStyle w:val="Standard85M10"/>
            </w:pPr>
          </w:p>
        </w:tc>
        <w:tc>
          <w:tcPr>
            <w:tcW w:w="5528" w:type="dxa"/>
            <w:tcBorders>
              <w:top w:val="single" w:sz="4" w:space="0" w:color="808080"/>
            </w:tcBorders>
            <w:tcMar>
              <w:left w:w="0" w:type="dxa"/>
              <w:right w:w="0" w:type="dxa"/>
            </w:tcMar>
            <w:vAlign w:val="bottom"/>
          </w:tcPr>
          <w:p w:rsidR="0089232D" w:rsidRPr="00B05214" w:rsidRDefault="0089232D" w:rsidP="003A0E73">
            <w:pPr>
              <w:pStyle w:val="Standard85M10"/>
            </w:pPr>
          </w:p>
        </w:tc>
      </w:tr>
      <w:tr w:rsidR="0089232D" w:rsidRPr="00130937" w:rsidTr="001727B0">
        <w:tc>
          <w:tcPr>
            <w:tcW w:w="1843" w:type="dxa"/>
            <w:tcMar>
              <w:left w:w="0" w:type="dxa"/>
              <w:right w:w="0" w:type="dxa"/>
            </w:tcMar>
          </w:tcPr>
          <w:p w:rsidR="0089232D" w:rsidRPr="00833B9A" w:rsidRDefault="007F1324" w:rsidP="007F1324">
            <w:pPr>
              <w:pStyle w:val="Tabelle85M10V3"/>
              <w:rPr>
                <w:b/>
              </w:rPr>
            </w:pPr>
            <w:r>
              <w:t xml:space="preserve">    </w:t>
            </w:r>
            <w:r w:rsidR="00751FF6">
              <w:t>Falls ARGE</w:t>
            </w:r>
          </w:p>
        </w:tc>
        <w:tc>
          <w:tcPr>
            <w:tcW w:w="2268" w:type="dxa"/>
            <w:tcMar>
              <w:left w:w="0" w:type="dxa"/>
              <w:right w:w="0" w:type="dxa"/>
            </w:tcMar>
          </w:tcPr>
          <w:p w:rsidR="0089232D" w:rsidRDefault="0089232D" w:rsidP="005E13AD">
            <w:pPr>
              <w:pStyle w:val="Tabelle85M10V3"/>
              <w:tabs>
                <w:tab w:val="right" w:pos="1985"/>
              </w:tabs>
            </w:pPr>
            <w:r>
              <w:t xml:space="preserve">ARGE-Name </w:t>
            </w:r>
            <w:r w:rsidR="00EE1640">
              <w:t>und Korrespon-</w:t>
            </w:r>
          </w:p>
        </w:tc>
        <w:tc>
          <w:tcPr>
            <w:tcW w:w="227" w:type="dxa"/>
          </w:tcPr>
          <w:p w:rsidR="0089232D" w:rsidRDefault="0089232D" w:rsidP="0028567A"/>
        </w:tc>
        <w:tc>
          <w:tcPr>
            <w:tcW w:w="5528" w:type="dxa"/>
            <w:tcBorders>
              <w:top w:val="single" w:sz="4" w:space="0" w:color="808080"/>
              <w:bottom w:val="single" w:sz="4" w:space="0" w:color="808080"/>
            </w:tcBorders>
            <w:tcMar>
              <w:left w:w="0" w:type="dxa"/>
              <w:right w:w="0" w:type="dxa"/>
            </w:tcMar>
            <w:vAlign w:val="bottom"/>
          </w:tcPr>
          <w:p w:rsidR="0089232D" w:rsidRDefault="0089232D" w:rsidP="00833B9A">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9232D" w:rsidRPr="00130937" w:rsidTr="001727B0">
        <w:tc>
          <w:tcPr>
            <w:tcW w:w="1843" w:type="dxa"/>
            <w:tcMar>
              <w:left w:w="0" w:type="dxa"/>
              <w:right w:w="0" w:type="dxa"/>
            </w:tcMar>
          </w:tcPr>
          <w:p w:rsidR="0089232D" w:rsidRPr="00833B9A" w:rsidRDefault="0089232D" w:rsidP="00833B9A">
            <w:pPr>
              <w:pStyle w:val="Tabelle85M10V3"/>
              <w:rPr>
                <w:b/>
              </w:rPr>
            </w:pPr>
          </w:p>
        </w:tc>
        <w:tc>
          <w:tcPr>
            <w:tcW w:w="2268" w:type="dxa"/>
            <w:tcMar>
              <w:left w:w="0" w:type="dxa"/>
              <w:right w:w="0" w:type="dxa"/>
            </w:tcMar>
          </w:tcPr>
          <w:p w:rsidR="0089232D" w:rsidRDefault="00751FF6" w:rsidP="00751FF6">
            <w:pPr>
              <w:pStyle w:val="Tabelle85M10V3"/>
              <w:tabs>
                <w:tab w:val="right" w:pos="1985"/>
              </w:tabs>
            </w:pPr>
            <w:r>
              <w:t>denz</w:t>
            </w:r>
            <w:r w:rsidR="0060157F">
              <w:t>adresse (c/o)</w:t>
            </w:r>
          </w:p>
        </w:tc>
        <w:tc>
          <w:tcPr>
            <w:tcW w:w="227" w:type="dxa"/>
          </w:tcPr>
          <w:p w:rsidR="0089232D" w:rsidRDefault="0089232D" w:rsidP="0028567A"/>
        </w:tc>
        <w:tc>
          <w:tcPr>
            <w:tcW w:w="5528" w:type="dxa"/>
            <w:tcBorders>
              <w:top w:val="single" w:sz="4" w:space="0" w:color="808080"/>
              <w:bottom w:val="single" w:sz="4" w:space="0" w:color="808080"/>
            </w:tcBorders>
            <w:tcMar>
              <w:left w:w="0" w:type="dxa"/>
              <w:right w:w="0" w:type="dxa"/>
            </w:tcMar>
            <w:vAlign w:val="bottom"/>
          </w:tcPr>
          <w:p w:rsidR="0089232D" w:rsidRDefault="0089232D" w:rsidP="00833B9A">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Standard85M10"/>
            </w:pPr>
          </w:p>
        </w:tc>
        <w:tc>
          <w:tcPr>
            <w:tcW w:w="2268"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1727B0">
        <w:tc>
          <w:tcPr>
            <w:tcW w:w="1843" w:type="dxa"/>
            <w:tcMar>
              <w:left w:w="0" w:type="dxa"/>
              <w:right w:w="0" w:type="dxa"/>
            </w:tcMar>
          </w:tcPr>
          <w:p w:rsidR="00A96754" w:rsidRPr="00833B9A" w:rsidRDefault="00A96754" w:rsidP="00833B9A">
            <w:pPr>
              <w:pStyle w:val="Tabelle85M10V3"/>
              <w:rPr>
                <w:b/>
              </w:rPr>
            </w:pPr>
            <w:r w:rsidRPr="00833B9A">
              <w:rPr>
                <w:b/>
              </w:rPr>
              <w:t>Adresse</w:t>
            </w:r>
          </w:p>
        </w:tc>
        <w:tc>
          <w:tcPr>
            <w:tcW w:w="2268" w:type="dxa"/>
            <w:tcMar>
              <w:left w:w="0" w:type="dxa"/>
              <w:right w:w="0" w:type="dxa"/>
            </w:tcMar>
          </w:tcPr>
          <w:p w:rsidR="00A96754" w:rsidRPr="00833B9A" w:rsidRDefault="00A96754" w:rsidP="005A19BD">
            <w:pPr>
              <w:pStyle w:val="Tabelle85M10V3"/>
              <w:tabs>
                <w:tab w:val="right" w:pos="1985"/>
              </w:tabs>
            </w:pPr>
            <w:r w:rsidRPr="00833B9A">
              <w:t>Strasse</w:t>
            </w:r>
            <w:r w:rsidR="00EB2FB7" w:rsidRPr="00833B9A">
              <w:t>/N</w:t>
            </w:r>
            <w:r w:rsidR="005A19BD">
              <w:t>ummer</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3"/>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5E13AD">
            <w:pPr>
              <w:pStyle w:val="Tabelle85M10V3"/>
              <w:tabs>
                <w:tab w:val="right" w:pos="1985"/>
              </w:tabs>
            </w:pPr>
            <w:r w:rsidRPr="00833B9A">
              <w:t>PLZ</w:t>
            </w:r>
            <w:r w:rsidR="00952816" w:rsidRPr="00833B9A">
              <w:t xml:space="preserve">, </w:t>
            </w:r>
            <w:r w:rsidRPr="00833B9A">
              <w:t>Ort</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Standard85M10"/>
            </w:pPr>
          </w:p>
        </w:tc>
        <w:tc>
          <w:tcPr>
            <w:tcW w:w="2268"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1727B0">
        <w:tc>
          <w:tcPr>
            <w:tcW w:w="1843" w:type="dxa"/>
            <w:tcMar>
              <w:left w:w="0" w:type="dxa"/>
              <w:right w:w="0" w:type="dxa"/>
            </w:tcMar>
          </w:tcPr>
          <w:p w:rsidR="00A96754" w:rsidRPr="00833B9A" w:rsidRDefault="00A96754" w:rsidP="00833B9A">
            <w:pPr>
              <w:pStyle w:val="Tabelle85M10V3"/>
              <w:rPr>
                <w:b/>
              </w:rPr>
            </w:pPr>
            <w:r w:rsidRPr="00833B9A">
              <w:rPr>
                <w:b/>
              </w:rPr>
              <w:t>Kontakt</w:t>
            </w:r>
          </w:p>
        </w:tc>
        <w:tc>
          <w:tcPr>
            <w:tcW w:w="2268" w:type="dxa"/>
            <w:tcMar>
              <w:left w:w="0" w:type="dxa"/>
              <w:right w:w="0" w:type="dxa"/>
            </w:tcMar>
          </w:tcPr>
          <w:p w:rsidR="00A96754" w:rsidRPr="00833B9A" w:rsidRDefault="00A96754" w:rsidP="005E13AD">
            <w:pPr>
              <w:pStyle w:val="Tabelle85M10V3"/>
              <w:tabs>
                <w:tab w:val="right" w:pos="1985"/>
              </w:tabs>
            </w:pPr>
            <w:r w:rsidRPr="00833B9A">
              <w:t>Telefon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5C1A05" w:rsidP="005E13AD">
            <w:pPr>
              <w:pStyle w:val="Tabelle85M10V3"/>
              <w:tabs>
                <w:tab w:val="right" w:pos="1985"/>
              </w:tabs>
            </w:pPr>
            <w:r w:rsidRPr="00833B9A">
              <w:t>Mobiltelefon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5E13AD">
            <w:pPr>
              <w:pStyle w:val="Tabelle85M10V3"/>
              <w:tabs>
                <w:tab w:val="right" w:pos="1985"/>
              </w:tabs>
            </w:pPr>
            <w:r w:rsidRPr="00833B9A">
              <w:t>E-Mail</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Standard85M10"/>
            </w:pPr>
          </w:p>
        </w:tc>
        <w:tc>
          <w:tcPr>
            <w:tcW w:w="2268"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1727B0">
        <w:tc>
          <w:tcPr>
            <w:tcW w:w="1843" w:type="dxa"/>
            <w:tcMar>
              <w:left w:w="0" w:type="dxa"/>
              <w:right w:w="0" w:type="dxa"/>
            </w:tcMar>
          </w:tcPr>
          <w:p w:rsidR="00A96754" w:rsidRPr="00833B9A" w:rsidRDefault="00A96754" w:rsidP="00833B9A">
            <w:pPr>
              <w:pStyle w:val="Tabelle85M10V3"/>
              <w:rPr>
                <w:b/>
              </w:rPr>
            </w:pPr>
            <w:r w:rsidRPr="00833B9A">
              <w:rPr>
                <w:b/>
              </w:rPr>
              <w:t>Betriebsausrichtung</w:t>
            </w:r>
          </w:p>
        </w:tc>
        <w:tc>
          <w:tcPr>
            <w:tcW w:w="2268" w:type="dxa"/>
            <w:tcMar>
              <w:left w:w="0" w:type="dxa"/>
              <w:right w:w="0" w:type="dxa"/>
            </w:tcMar>
          </w:tcPr>
          <w:p w:rsidR="00A96754" w:rsidRPr="00833B9A" w:rsidRDefault="00A96754" w:rsidP="005E13AD">
            <w:pPr>
              <w:pStyle w:val="Tabelle85M10V3"/>
              <w:tabs>
                <w:tab w:val="right" w:pos="1985"/>
              </w:tabs>
            </w:pPr>
            <w:r w:rsidRPr="00833B9A">
              <w:t>Kernkompetenzen</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5E13AD">
            <w:pPr>
              <w:pStyle w:val="Tabelle85M10V3"/>
              <w:tabs>
                <w:tab w:val="right" w:pos="1985"/>
              </w:tabs>
            </w:pPr>
            <w:r w:rsidRPr="00833B9A">
              <w:t>Rechtsform</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5E13AD">
            <w:pPr>
              <w:pStyle w:val="Tabelle85M10V3"/>
              <w:tabs>
                <w:tab w:val="right" w:pos="1985"/>
              </w:tabs>
            </w:pPr>
            <w:r w:rsidRPr="00833B9A">
              <w:t>Gründungsjahr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5E13AD">
            <w:pPr>
              <w:pStyle w:val="Tabelle85M10V3"/>
              <w:tabs>
                <w:tab w:val="right" w:pos="1985"/>
              </w:tabs>
            </w:pPr>
            <w:r w:rsidRPr="00833B9A">
              <w:t>Mitgliedschaften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Standard85M10"/>
            </w:pPr>
          </w:p>
        </w:tc>
        <w:tc>
          <w:tcPr>
            <w:tcW w:w="2268"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1727B0">
        <w:tc>
          <w:tcPr>
            <w:tcW w:w="1843" w:type="dxa"/>
            <w:tcMar>
              <w:left w:w="0" w:type="dxa"/>
              <w:right w:w="0" w:type="dxa"/>
            </w:tcMar>
          </w:tcPr>
          <w:p w:rsidR="00A96754" w:rsidRPr="00833B9A" w:rsidRDefault="00A96754" w:rsidP="00833B9A">
            <w:pPr>
              <w:pStyle w:val="Tabelle85M10V3"/>
              <w:rPr>
                <w:b/>
              </w:rPr>
            </w:pPr>
            <w:r w:rsidRPr="00833B9A">
              <w:rPr>
                <w:b/>
              </w:rPr>
              <w:t>Mitarbeitende</w:t>
            </w:r>
            <w:r w:rsidR="000D7CE7">
              <w:rPr>
                <w:b/>
              </w:rPr>
              <w:t xml:space="preserve"> </w:t>
            </w:r>
            <w:r w:rsidRPr="00833B9A">
              <w:rPr>
                <w:b/>
              </w:rPr>
              <w:t>*</w:t>
            </w:r>
          </w:p>
        </w:tc>
        <w:tc>
          <w:tcPr>
            <w:tcW w:w="2268" w:type="dxa"/>
            <w:tcMar>
              <w:left w:w="0" w:type="dxa"/>
              <w:right w:w="0" w:type="dxa"/>
            </w:tcMar>
          </w:tcPr>
          <w:p w:rsidR="00A96754" w:rsidRPr="00833B9A" w:rsidRDefault="00A96754" w:rsidP="005E13AD">
            <w:pPr>
              <w:pStyle w:val="Tabelle85M10V3"/>
              <w:tabs>
                <w:tab w:val="right" w:pos="1985"/>
              </w:tabs>
            </w:pPr>
            <w:r w:rsidRPr="00833B9A">
              <w:t>Gesamtzahl</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5E13AD">
            <w:pPr>
              <w:pStyle w:val="Tabelle85M10V3"/>
              <w:tabs>
                <w:tab w:val="right" w:pos="1985"/>
              </w:tabs>
            </w:pPr>
            <w:r w:rsidRPr="00833B9A">
              <w:t>in Planung/Bauleitung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5E13AD">
            <w:pPr>
              <w:pStyle w:val="Tabelle85M10V3"/>
              <w:tabs>
                <w:tab w:val="right" w:pos="1985"/>
              </w:tabs>
            </w:pPr>
            <w:r w:rsidRPr="00833B9A">
              <w:t>in Administration</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173666" w:rsidRPr="00130937" w:rsidTr="001727B0">
        <w:tc>
          <w:tcPr>
            <w:tcW w:w="1843" w:type="dxa"/>
            <w:tcMar>
              <w:left w:w="0" w:type="dxa"/>
              <w:right w:w="0" w:type="dxa"/>
            </w:tcMar>
          </w:tcPr>
          <w:p w:rsidR="00173666" w:rsidRPr="00833B9A" w:rsidRDefault="00173666" w:rsidP="00833B9A">
            <w:pPr>
              <w:pStyle w:val="Tabelle85M10V3"/>
              <w:rPr>
                <w:b/>
              </w:rPr>
            </w:pPr>
          </w:p>
        </w:tc>
        <w:tc>
          <w:tcPr>
            <w:tcW w:w="2268" w:type="dxa"/>
            <w:tcMar>
              <w:left w:w="0" w:type="dxa"/>
              <w:right w:w="0" w:type="dxa"/>
            </w:tcMar>
          </w:tcPr>
          <w:p w:rsidR="00173666" w:rsidRPr="00833B9A" w:rsidRDefault="00173666" w:rsidP="00173666">
            <w:pPr>
              <w:pStyle w:val="Tabelle85M10V3"/>
              <w:tabs>
                <w:tab w:val="right" w:pos="1985"/>
              </w:tabs>
            </w:pPr>
            <w:r>
              <w:t>in Praktikum</w:t>
            </w:r>
          </w:p>
        </w:tc>
        <w:tc>
          <w:tcPr>
            <w:tcW w:w="227" w:type="dxa"/>
          </w:tcPr>
          <w:p w:rsidR="00173666" w:rsidRDefault="00173666" w:rsidP="0028567A"/>
        </w:tc>
        <w:tc>
          <w:tcPr>
            <w:tcW w:w="5528" w:type="dxa"/>
            <w:tcBorders>
              <w:top w:val="single" w:sz="4" w:space="0" w:color="808080"/>
              <w:bottom w:val="single" w:sz="4" w:space="0" w:color="808080"/>
            </w:tcBorders>
            <w:tcMar>
              <w:left w:w="0" w:type="dxa"/>
              <w:right w:w="0" w:type="dxa"/>
            </w:tcMar>
            <w:vAlign w:val="bottom"/>
          </w:tcPr>
          <w:p w:rsidR="00173666" w:rsidRDefault="00173666" w:rsidP="00833B9A"/>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173666">
            <w:pPr>
              <w:pStyle w:val="Tabelle85M10V3"/>
              <w:tabs>
                <w:tab w:val="right" w:pos="1985"/>
              </w:tabs>
            </w:pPr>
            <w:r w:rsidRPr="00833B9A">
              <w:t xml:space="preserve">in </w:t>
            </w:r>
            <w:r w:rsidR="00173666">
              <w:t>Grundausbildung****</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Standard85M10"/>
            </w:pPr>
          </w:p>
        </w:tc>
        <w:tc>
          <w:tcPr>
            <w:tcW w:w="2268" w:type="dxa"/>
            <w:tcMar>
              <w:left w:w="0" w:type="dxa"/>
              <w:right w:w="0" w:type="dxa"/>
            </w:tcMar>
          </w:tcPr>
          <w:p w:rsidR="00A96754" w:rsidRPr="00833B9A" w:rsidRDefault="00A96754" w:rsidP="005E13AD">
            <w:pPr>
              <w:pStyle w:val="Standard85M10"/>
              <w:tabs>
                <w:tab w:val="right" w:pos="1985"/>
              </w:tabs>
            </w:pPr>
          </w:p>
        </w:tc>
        <w:tc>
          <w:tcPr>
            <w:tcW w:w="227" w:type="dxa"/>
          </w:tcPr>
          <w:p w:rsidR="00A96754" w:rsidRPr="00B05214" w:rsidRDefault="00A96754" w:rsidP="00833B9A">
            <w:pPr>
              <w:pStyle w:val="Standard85M10"/>
            </w:pPr>
          </w:p>
        </w:tc>
        <w:tc>
          <w:tcPr>
            <w:tcW w:w="5528" w:type="dxa"/>
            <w:tcBorders>
              <w:top w:val="single" w:sz="4" w:space="0" w:color="808080"/>
            </w:tcBorders>
            <w:tcMar>
              <w:left w:w="0" w:type="dxa"/>
              <w:right w:w="0" w:type="dxa"/>
            </w:tcMar>
            <w:vAlign w:val="bottom"/>
          </w:tcPr>
          <w:p w:rsidR="00A96754" w:rsidRPr="00B05214" w:rsidRDefault="00A96754" w:rsidP="00833B9A">
            <w:pPr>
              <w:pStyle w:val="Standard85M10"/>
            </w:pPr>
          </w:p>
        </w:tc>
      </w:tr>
      <w:tr w:rsidR="00A96754" w:rsidRPr="00130937" w:rsidTr="001727B0">
        <w:tc>
          <w:tcPr>
            <w:tcW w:w="1843" w:type="dxa"/>
            <w:tcMar>
              <w:left w:w="0" w:type="dxa"/>
              <w:right w:w="0" w:type="dxa"/>
            </w:tcMar>
          </w:tcPr>
          <w:p w:rsidR="00A96754" w:rsidRPr="00833B9A" w:rsidRDefault="00A96754" w:rsidP="00833B9A">
            <w:pPr>
              <w:pStyle w:val="Tabelle85M10V3"/>
              <w:rPr>
                <w:b/>
              </w:rPr>
            </w:pPr>
            <w:r w:rsidRPr="00833B9A">
              <w:rPr>
                <w:b/>
              </w:rPr>
              <w:t>Betriebshaftpflicht</w:t>
            </w:r>
          </w:p>
        </w:tc>
        <w:tc>
          <w:tcPr>
            <w:tcW w:w="2268" w:type="dxa"/>
            <w:tcMar>
              <w:left w:w="0" w:type="dxa"/>
              <w:right w:w="0" w:type="dxa"/>
            </w:tcMar>
          </w:tcPr>
          <w:p w:rsidR="00A96754" w:rsidRPr="00833B9A" w:rsidRDefault="00A96754" w:rsidP="005E13AD">
            <w:pPr>
              <w:pStyle w:val="Tabelle85M10V3"/>
              <w:tabs>
                <w:tab w:val="right" w:pos="1985"/>
              </w:tabs>
            </w:pPr>
            <w:r w:rsidRPr="00833B9A">
              <w:t>Versicherung</w:t>
            </w:r>
          </w:p>
        </w:tc>
        <w:tc>
          <w:tcPr>
            <w:tcW w:w="227" w:type="dxa"/>
          </w:tcPr>
          <w:p w:rsidR="00A96754" w:rsidRDefault="00A96754" w:rsidP="0028567A"/>
        </w:tc>
        <w:tc>
          <w:tcPr>
            <w:tcW w:w="5528" w:type="dxa"/>
            <w:tcBorders>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DF54A0">
            <w:pPr>
              <w:pStyle w:val="Tabelle85M10V3"/>
              <w:tabs>
                <w:tab w:val="right" w:pos="1985"/>
              </w:tabs>
            </w:pPr>
            <w:r w:rsidRPr="00833B9A">
              <w:t>Sachschäden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r w:rsidR="00A96754" w:rsidRPr="00130937" w:rsidTr="001727B0">
        <w:tc>
          <w:tcPr>
            <w:tcW w:w="1843" w:type="dxa"/>
            <w:tcMar>
              <w:left w:w="0" w:type="dxa"/>
              <w:right w:w="0" w:type="dxa"/>
            </w:tcMar>
          </w:tcPr>
          <w:p w:rsidR="00A96754" w:rsidRPr="00833B9A" w:rsidRDefault="00A96754" w:rsidP="00833B9A">
            <w:pPr>
              <w:pStyle w:val="Tabelle85M10V3"/>
              <w:rPr>
                <w:b/>
              </w:rPr>
            </w:pPr>
          </w:p>
        </w:tc>
        <w:tc>
          <w:tcPr>
            <w:tcW w:w="2268" w:type="dxa"/>
            <w:tcMar>
              <w:left w:w="0" w:type="dxa"/>
              <w:right w:w="0" w:type="dxa"/>
            </w:tcMar>
          </w:tcPr>
          <w:p w:rsidR="00A96754" w:rsidRPr="00833B9A" w:rsidRDefault="00A96754" w:rsidP="00DF54A0">
            <w:pPr>
              <w:pStyle w:val="Tabelle85M10V3"/>
              <w:tabs>
                <w:tab w:val="right" w:pos="1985"/>
              </w:tabs>
            </w:pPr>
            <w:r w:rsidRPr="00833B9A">
              <w:t>Personenschäden</w:t>
            </w:r>
            <w:r w:rsidR="00C422FC" w:rsidRPr="00833B9A">
              <w:tab/>
            </w:r>
            <w:r w:rsidR="00DF54A0">
              <w:t>Fr.</w:t>
            </w:r>
          </w:p>
        </w:tc>
        <w:tc>
          <w:tcPr>
            <w:tcW w:w="227" w:type="dxa"/>
          </w:tcPr>
          <w:p w:rsidR="00A96754" w:rsidRDefault="00A96754" w:rsidP="0028567A"/>
        </w:tc>
        <w:tc>
          <w:tcPr>
            <w:tcW w:w="5528" w:type="dxa"/>
            <w:tcBorders>
              <w:top w:val="single" w:sz="4" w:space="0" w:color="808080"/>
              <w:bottom w:val="single" w:sz="4" w:space="0" w:color="808080"/>
            </w:tcBorders>
            <w:tcMar>
              <w:left w:w="0" w:type="dxa"/>
              <w:right w:w="0" w:type="dxa"/>
            </w:tcMar>
            <w:vAlign w:val="bottom"/>
          </w:tcPr>
          <w:p w:rsidR="00A96754" w:rsidRDefault="00923592" w:rsidP="00833B9A">
            <w:r>
              <w:fldChar w:fldCharType="begin">
                <w:ffData>
                  <w:name w:val="Text44"/>
                  <w:enabled/>
                  <w:calcOnExit w:val="0"/>
                  <w:textInput/>
                </w:ffData>
              </w:fldChar>
            </w:r>
            <w:r w:rsidR="00A96754">
              <w:instrText xml:space="preserve"> FORMTEXT </w:instrText>
            </w:r>
            <w:r>
              <w:fldChar w:fldCharType="separate"/>
            </w:r>
            <w:r w:rsidR="00A96754">
              <w:rPr>
                <w:rFonts w:cs="Arial"/>
              </w:rPr>
              <w:t> </w:t>
            </w:r>
            <w:r w:rsidR="00A96754">
              <w:rPr>
                <w:rFonts w:cs="Arial"/>
              </w:rPr>
              <w:t> </w:t>
            </w:r>
            <w:r w:rsidR="00A96754">
              <w:rPr>
                <w:rFonts w:cs="Arial"/>
              </w:rPr>
              <w:t> </w:t>
            </w:r>
            <w:r w:rsidR="00A96754">
              <w:rPr>
                <w:rFonts w:cs="Arial"/>
              </w:rPr>
              <w:t> </w:t>
            </w:r>
            <w:r w:rsidR="00A96754">
              <w:rPr>
                <w:rFonts w:cs="Arial"/>
              </w:rPr>
              <w:t> </w:t>
            </w:r>
            <w:r>
              <w:fldChar w:fldCharType="end"/>
            </w:r>
          </w:p>
        </w:tc>
      </w:tr>
    </w:tbl>
    <w:p w:rsidR="000B7B1C" w:rsidRPr="000B7B1C" w:rsidRDefault="000B7B1C" w:rsidP="00833B9A">
      <w:pPr>
        <w:pStyle w:val="Standard85M10"/>
        <w:rPr>
          <w:lang w:eastAsia="de-DE"/>
        </w:rPr>
      </w:pPr>
    </w:p>
    <w:p w:rsidR="00685C53" w:rsidRDefault="00685C53" w:rsidP="00AC47E7">
      <w:pPr>
        <w:pStyle w:val="berschrift1"/>
      </w:pPr>
      <w:bookmarkStart w:id="3" w:name="_Ref338333376"/>
      <w:r>
        <w:br w:type="page"/>
      </w:r>
    </w:p>
    <w:p w:rsidR="00F72D01" w:rsidRPr="00AC47E7" w:rsidRDefault="00BE4E38" w:rsidP="00AC47E7">
      <w:pPr>
        <w:pStyle w:val="berschrift1"/>
      </w:pPr>
      <w:r w:rsidRPr="00AC47E7">
        <w:lastRenderedPageBreak/>
        <w:t xml:space="preserve">Für das </w:t>
      </w:r>
      <w:r w:rsidR="00AD2B80" w:rsidRPr="00AC47E7">
        <w:t>Projekt</w:t>
      </w:r>
      <w:r w:rsidRPr="00AC47E7">
        <w:t xml:space="preserve"> vorgesehene Mitarbeitende</w:t>
      </w:r>
      <w:r w:rsidR="00283F06" w:rsidRPr="00AC47E7">
        <w:t xml:space="preserve"> der Unternehmung</w:t>
      </w:r>
      <w:r w:rsidR="000D7CE7">
        <w:t xml:space="preserve"> </w:t>
      </w:r>
      <w:r w:rsidR="00AA324F" w:rsidRPr="00AC47E7">
        <w:t>**</w:t>
      </w:r>
      <w:bookmarkEnd w:id="3"/>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E138D" w:rsidTr="00F8395A">
        <w:tc>
          <w:tcPr>
            <w:tcW w:w="1899" w:type="dxa"/>
            <w:shd w:val="clear" w:color="auto" w:fill="auto"/>
            <w:tcMar>
              <w:left w:w="0" w:type="dxa"/>
              <w:right w:w="0" w:type="dxa"/>
            </w:tcMar>
          </w:tcPr>
          <w:p w:rsidR="007E138D" w:rsidRPr="00833B9A" w:rsidRDefault="007E138D" w:rsidP="007E138D">
            <w:pPr>
              <w:pStyle w:val="Tabelle85M10V3"/>
              <w:rPr>
                <w:b/>
                <w:bCs/>
              </w:rPr>
            </w:pPr>
            <w:r>
              <w:rPr>
                <w:b/>
                <w:bCs/>
              </w:rPr>
              <w:t>Gesamtleitung (GP)</w:t>
            </w:r>
          </w:p>
        </w:tc>
        <w:tc>
          <w:tcPr>
            <w:tcW w:w="1985" w:type="dxa"/>
            <w:tcMar>
              <w:left w:w="0" w:type="dxa"/>
              <w:right w:w="0" w:type="dxa"/>
            </w:tcMar>
          </w:tcPr>
          <w:p w:rsidR="007E138D" w:rsidRPr="00AF1EB9" w:rsidRDefault="007E138D" w:rsidP="007E138D">
            <w:pPr>
              <w:pStyle w:val="Tabelle85M10V3"/>
            </w:pPr>
            <w:r>
              <w:t>GesamtleiterIn (Name)</w:t>
            </w:r>
          </w:p>
        </w:tc>
        <w:tc>
          <w:tcPr>
            <w:tcW w:w="227" w:type="dxa"/>
          </w:tcPr>
          <w:p w:rsidR="007E138D" w:rsidRDefault="007E138D" w:rsidP="007E138D">
            <w:pPr>
              <w:pStyle w:val="Tabelle85M10V3"/>
            </w:pPr>
          </w:p>
        </w:tc>
        <w:tc>
          <w:tcPr>
            <w:tcW w:w="5528" w:type="dxa"/>
            <w:tcBorders>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Tr="00F8395A">
        <w:tc>
          <w:tcPr>
            <w:tcW w:w="1899" w:type="dxa"/>
            <w:shd w:val="clear" w:color="auto" w:fill="auto"/>
            <w:tcMar>
              <w:left w:w="0" w:type="dxa"/>
              <w:right w:w="0" w:type="dxa"/>
            </w:tcMar>
          </w:tcPr>
          <w:p w:rsidR="007E138D" w:rsidRPr="00833B9A" w:rsidRDefault="007E138D" w:rsidP="007E138D">
            <w:pPr>
              <w:pStyle w:val="Tabelle85M10V3"/>
              <w:rPr>
                <w:b/>
                <w:bCs/>
              </w:rPr>
            </w:pPr>
          </w:p>
        </w:tc>
        <w:tc>
          <w:tcPr>
            <w:tcW w:w="1985" w:type="dxa"/>
            <w:tcMar>
              <w:left w:w="0" w:type="dxa"/>
              <w:right w:w="0" w:type="dxa"/>
            </w:tcMar>
          </w:tcPr>
          <w:p w:rsidR="007E138D" w:rsidRPr="00AF1EB9" w:rsidRDefault="007E138D" w:rsidP="007E138D">
            <w:pPr>
              <w:pStyle w:val="Tabelle85M10V3"/>
            </w:pPr>
            <w:r>
              <w:t>Facha</w:t>
            </w:r>
            <w:r w:rsidRPr="00AF1EB9">
              <w:t>usbildung</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Tr="00F8395A">
        <w:tc>
          <w:tcPr>
            <w:tcW w:w="1899" w:type="dxa"/>
            <w:shd w:val="clear" w:color="auto" w:fill="auto"/>
            <w:tcMar>
              <w:left w:w="0" w:type="dxa"/>
              <w:right w:w="0" w:type="dxa"/>
            </w:tcMar>
          </w:tcPr>
          <w:p w:rsidR="007E138D" w:rsidRPr="00833B9A" w:rsidRDefault="007E138D" w:rsidP="007E138D">
            <w:pPr>
              <w:pStyle w:val="Tabelle85M10V3"/>
              <w:rPr>
                <w:b/>
                <w:bCs/>
              </w:rPr>
            </w:pPr>
          </w:p>
        </w:tc>
        <w:tc>
          <w:tcPr>
            <w:tcW w:w="1985" w:type="dxa"/>
            <w:tcMar>
              <w:left w:w="0" w:type="dxa"/>
              <w:right w:w="0" w:type="dxa"/>
            </w:tcMar>
          </w:tcPr>
          <w:p w:rsidR="007E138D" w:rsidRDefault="007E138D" w:rsidP="007E138D">
            <w:pPr>
              <w:pStyle w:val="Tabelle85M10V3"/>
            </w:pPr>
            <w:r>
              <w:t>Referenzprojekte in dieser Funktion</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RPr="00B05214" w:rsidTr="00F8395A">
        <w:tc>
          <w:tcPr>
            <w:tcW w:w="1899" w:type="dxa"/>
            <w:tcMar>
              <w:left w:w="0" w:type="dxa"/>
              <w:right w:w="0" w:type="dxa"/>
            </w:tcMar>
          </w:tcPr>
          <w:p w:rsidR="007E138D" w:rsidRPr="00833B9A" w:rsidRDefault="007E138D" w:rsidP="007E138D">
            <w:pPr>
              <w:pStyle w:val="Standard85M10"/>
            </w:pPr>
          </w:p>
        </w:tc>
        <w:tc>
          <w:tcPr>
            <w:tcW w:w="1985" w:type="dxa"/>
            <w:tcMar>
              <w:left w:w="0" w:type="dxa"/>
              <w:right w:w="0" w:type="dxa"/>
            </w:tcMar>
          </w:tcPr>
          <w:p w:rsidR="007E138D" w:rsidRPr="00B05214" w:rsidRDefault="007E138D" w:rsidP="007E138D">
            <w:pPr>
              <w:pStyle w:val="Standard85M10"/>
            </w:pPr>
          </w:p>
        </w:tc>
        <w:tc>
          <w:tcPr>
            <w:tcW w:w="227" w:type="dxa"/>
          </w:tcPr>
          <w:p w:rsidR="007E138D" w:rsidRPr="00B05214" w:rsidRDefault="007E138D" w:rsidP="007E138D">
            <w:pPr>
              <w:pStyle w:val="Standard85M10"/>
            </w:pPr>
          </w:p>
        </w:tc>
        <w:tc>
          <w:tcPr>
            <w:tcW w:w="5528" w:type="dxa"/>
            <w:tcBorders>
              <w:top w:val="single" w:sz="4" w:space="0" w:color="808080"/>
            </w:tcBorders>
            <w:tcMar>
              <w:left w:w="0" w:type="dxa"/>
              <w:right w:w="0" w:type="dxa"/>
            </w:tcMar>
            <w:vAlign w:val="bottom"/>
          </w:tcPr>
          <w:p w:rsidR="007E138D" w:rsidRPr="00B05214" w:rsidRDefault="007E138D" w:rsidP="007E138D">
            <w:pPr>
              <w:pStyle w:val="Standard85M10"/>
            </w:pPr>
          </w:p>
        </w:tc>
      </w:tr>
      <w:tr w:rsidR="007E138D" w:rsidTr="00F8395A">
        <w:tc>
          <w:tcPr>
            <w:tcW w:w="1899" w:type="dxa"/>
            <w:shd w:val="clear" w:color="auto" w:fill="auto"/>
            <w:tcMar>
              <w:left w:w="0" w:type="dxa"/>
              <w:right w:w="0" w:type="dxa"/>
            </w:tcMar>
          </w:tcPr>
          <w:p w:rsidR="007E138D" w:rsidRPr="00833B9A" w:rsidRDefault="007E138D" w:rsidP="007E138D">
            <w:pPr>
              <w:pStyle w:val="Tabelle85M10V3"/>
              <w:rPr>
                <w:b/>
                <w:bCs/>
              </w:rPr>
            </w:pPr>
            <w:r>
              <w:rPr>
                <w:b/>
                <w:bCs/>
              </w:rPr>
              <w:t xml:space="preserve">Stv. Gesamtleitung </w:t>
            </w:r>
          </w:p>
        </w:tc>
        <w:tc>
          <w:tcPr>
            <w:tcW w:w="1985" w:type="dxa"/>
            <w:tcMar>
              <w:left w:w="0" w:type="dxa"/>
              <w:right w:w="0" w:type="dxa"/>
            </w:tcMar>
          </w:tcPr>
          <w:p w:rsidR="007E138D" w:rsidRPr="00AF1EB9" w:rsidRDefault="007E138D" w:rsidP="007E138D">
            <w:pPr>
              <w:pStyle w:val="Tabelle85M10V3"/>
            </w:pPr>
            <w:r>
              <w:t>GesamtleiterIn (Name)</w:t>
            </w:r>
          </w:p>
        </w:tc>
        <w:tc>
          <w:tcPr>
            <w:tcW w:w="227" w:type="dxa"/>
          </w:tcPr>
          <w:p w:rsidR="007E138D" w:rsidRDefault="007E138D" w:rsidP="007E138D">
            <w:pPr>
              <w:pStyle w:val="Tabelle85M10V3"/>
            </w:pPr>
          </w:p>
        </w:tc>
        <w:tc>
          <w:tcPr>
            <w:tcW w:w="5528" w:type="dxa"/>
            <w:tcBorders>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Tr="00F8395A">
        <w:tc>
          <w:tcPr>
            <w:tcW w:w="1899" w:type="dxa"/>
            <w:shd w:val="clear" w:color="auto" w:fill="auto"/>
            <w:tcMar>
              <w:left w:w="0" w:type="dxa"/>
              <w:right w:w="0" w:type="dxa"/>
            </w:tcMar>
          </w:tcPr>
          <w:p w:rsidR="007E138D" w:rsidRPr="00833B9A" w:rsidRDefault="007E138D" w:rsidP="007E138D">
            <w:pPr>
              <w:pStyle w:val="Tabelle85M10V3"/>
              <w:rPr>
                <w:b/>
                <w:bCs/>
              </w:rPr>
            </w:pPr>
          </w:p>
        </w:tc>
        <w:tc>
          <w:tcPr>
            <w:tcW w:w="1985" w:type="dxa"/>
            <w:tcMar>
              <w:left w:w="0" w:type="dxa"/>
              <w:right w:w="0" w:type="dxa"/>
            </w:tcMar>
          </w:tcPr>
          <w:p w:rsidR="007E138D" w:rsidRPr="00AF1EB9" w:rsidRDefault="007E138D" w:rsidP="007E138D">
            <w:pPr>
              <w:pStyle w:val="Tabelle85M10V3"/>
            </w:pPr>
            <w:r>
              <w:t>Facha</w:t>
            </w:r>
            <w:r w:rsidRPr="00AF1EB9">
              <w:t>usbildung</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Tr="00F8395A">
        <w:tc>
          <w:tcPr>
            <w:tcW w:w="1899" w:type="dxa"/>
            <w:shd w:val="clear" w:color="auto" w:fill="auto"/>
            <w:tcMar>
              <w:left w:w="0" w:type="dxa"/>
              <w:right w:w="0" w:type="dxa"/>
            </w:tcMar>
          </w:tcPr>
          <w:p w:rsidR="007E138D" w:rsidRPr="00833B9A" w:rsidRDefault="007E138D" w:rsidP="007E138D">
            <w:pPr>
              <w:pStyle w:val="Tabelle85M10V3"/>
              <w:rPr>
                <w:b/>
                <w:bCs/>
              </w:rPr>
            </w:pPr>
          </w:p>
        </w:tc>
        <w:tc>
          <w:tcPr>
            <w:tcW w:w="1985" w:type="dxa"/>
            <w:tcMar>
              <w:left w:w="0" w:type="dxa"/>
              <w:right w:w="0" w:type="dxa"/>
            </w:tcMar>
          </w:tcPr>
          <w:p w:rsidR="007E138D" w:rsidRDefault="007E138D" w:rsidP="007E138D">
            <w:pPr>
              <w:pStyle w:val="Tabelle85M10V3"/>
            </w:pPr>
            <w:r>
              <w:t>Referenzprojekte in dieser Funktion</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RPr="00B05214" w:rsidTr="00F8395A">
        <w:tc>
          <w:tcPr>
            <w:tcW w:w="1899" w:type="dxa"/>
            <w:tcMar>
              <w:left w:w="0" w:type="dxa"/>
              <w:right w:w="0" w:type="dxa"/>
            </w:tcMar>
          </w:tcPr>
          <w:p w:rsidR="007E138D" w:rsidRPr="00833B9A" w:rsidRDefault="007E138D" w:rsidP="007E138D">
            <w:pPr>
              <w:pStyle w:val="Standard85M10"/>
            </w:pPr>
          </w:p>
        </w:tc>
        <w:tc>
          <w:tcPr>
            <w:tcW w:w="1985" w:type="dxa"/>
            <w:tcMar>
              <w:left w:w="0" w:type="dxa"/>
              <w:right w:w="0" w:type="dxa"/>
            </w:tcMar>
          </w:tcPr>
          <w:p w:rsidR="007E138D" w:rsidRPr="00B05214" w:rsidRDefault="007E138D" w:rsidP="007E138D">
            <w:pPr>
              <w:pStyle w:val="Standard85M10"/>
            </w:pPr>
          </w:p>
        </w:tc>
        <w:tc>
          <w:tcPr>
            <w:tcW w:w="227" w:type="dxa"/>
          </w:tcPr>
          <w:p w:rsidR="007E138D" w:rsidRPr="00B05214" w:rsidRDefault="007E138D" w:rsidP="007E138D">
            <w:pPr>
              <w:pStyle w:val="Standard85M10"/>
            </w:pPr>
          </w:p>
        </w:tc>
        <w:tc>
          <w:tcPr>
            <w:tcW w:w="5528" w:type="dxa"/>
            <w:tcBorders>
              <w:top w:val="single" w:sz="4" w:space="0" w:color="808080"/>
            </w:tcBorders>
            <w:tcMar>
              <w:left w:w="0" w:type="dxa"/>
              <w:right w:w="0" w:type="dxa"/>
            </w:tcMar>
            <w:vAlign w:val="bottom"/>
          </w:tcPr>
          <w:p w:rsidR="007E138D" w:rsidRPr="00B05214" w:rsidRDefault="007E138D" w:rsidP="007E138D">
            <w:pPr>
              <w:pStyle w:val="Standard85M10"/>
            </w:pPr>
          </w:p>
        </w:tc>
      </w:tr>
      <w:tr w:rsidR="007E138D" w:rsidTr="00F8395A">
        <w:tc>
          <w:tcPr>
            <w:tcW w:w="1899" w:type="dxa"/>
            <w:shd w:val="clear" w:color="auto" w:fill="auto"/>
            <w:tcMar>
              <w:left w:w="0" w:type="dxa"/>
              <w:right w:w="0" w:type="dxa"/>
            </w:tcMar>
          </w:tcPr>
          <w:p w:rsidR="007E138D" w:rsidRPr="00833B9A" w:rsidRDefault="007E138D" w:rsidP="007E138D">
            <w:pPr>
              <w:pStyle w:val="Tabelle85M10V3"/>
              <w:rPr>
                <w:b/>
                <w:bCs/>
              </w:rPr>
            </w:pPr>
            <w:r>
              <w:rPr>
                <w:b/>
                <w:bCs/>
              </w:rPr>
              <w:t>P</w:t>
            </w:r>
            <w:r w:rsidR="00552E8D">
              <w:rPr>
                <w:b/>
                <w:bCs/>
              </w:rPr>
              <w:t xml:space="preserve">rojektleitung </w:t>
            </w:r>
          </w:p>
        </w:tc>
        <w:tc>
          <w:tcPr>
            <w:tcW w:w="1985" w:type="dxa"/>
            <w:tcMar>
              <w:left w:w="0" w:type="dxa"/>
              <w:right w:w="0" w:type="dxa"/>
            </w:tcMar>
          </w:tcPr>
          <w:p w:rsidR="007E138D" w:rsidRPr="00AF1EB9" w:rsidRDefault="007E138D" w:rsidP="007E138D">
            <w:pPr>
              <w:pStyle w:val="Tabelle85M10V3"/>
            </w:pPr>
            <w:r>
              <w:t>ProjektleiterIn (Name)</w:t>
            </w:r>
          </w:p>
        </w:tc>
        <w:tc>
          <w:tcPr>
            <w:tcW w:w="227" w:type="dxa"/>
          </w:tcPr>
          <w:p w:rsidR="007E138D" w:rsidRDefault="007E138D" w:rsidP="007E138D">
            <w:pPr>
              <w:pStyle w:val="Tabelle85M10V3"/>
            </w:pPr>
          </w:p>
        </w:tc>
        <w:tc>
          <w:tcPr>
            <w:tcW w:w="5528" w:type="dxa"/>
            <w:tcBorders>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Tr="00F8395A">
        <w:tc>
          <w:tcPr>
            <w:tcW w:w="1899" w:type="dxa"/>
            <w:shd w:val="clear" w:color="auto" w:fill="auto"/>
            <w:tcMar>
              <w:left w:w="0" w:type="dxa"/>
              <w:right w:w="0" w:type="dxa"/>
            </w:tcMar>
          </w:tcPr>
          <w:p w:rsidR="007E138D" w:rsidRPr="00833B9A" w:rsidRDefault="00552E8D" w:rsidP="007E138D">
            <w:pPr>
              <w:pStyle w:val="Tabelle85M10V3"/>
              <w:rPr>
                <w:b/>
                <w:bCs/>
              </w:rPr>
            </w:pPr>
            <w:r>
              <w:rPr>
                <w:b/>
                <w:bCs/>
              </w:rPr>
              <w:t>Architektur</w:t>
            </w:r>
          </w:p>
        </w:tc>
        <w:tc>
          <w:tcPr>
            <w:tcW w:w="1985" w:type="dxa"/>
            <w:tcMar>
              <w:left w:w="0" w:type="dxa"/>
              <w:right w:w="0" w:type="dxa"/>
            </w:tcMar>
          </w:tcPr>
          <w:p w:rsidR="007E138D" w:rsidRPr="00AF1EB9" w:rsidRDefault="007E138D" w:rsidP="007E138D">
            <w:pPr>
              <w:pStyle w:val="Tabelle85M10V3"/>
            </w:pPr>
            <w:r>
              <w:t>Facha</w:t>
            </w:r>
            <w:r w:rsidRPr="00AF1EB9">
              <w:t>usbildung</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Tr="00E36B16">
        <w:tc>
          <w:tcPr>
            <w:tcW w:w="1899" w:type="dxa"/>
            <w:shd w:val="clear" w:color="auto" w:fill="auto"/>
            <w:tcMar>
              <w:left w:w="0" w:type="dxa"/>
              <w:right w:w="0" w:type="dxa"/>
            </w:tcMar>
          </w:tcPr>
          <w:p w:rsidR="007E138D" w:rsidRPr="00833B9A" w:rsidRDefault="007E138D" w:rsidP="007E138D">
            <w:pPr>
              <w:pStyle w:val="Tabelle85M10V3"/>
              <w:rPr>
                <w:b/>
                <w:bCs/>
              </w:rPr>
            </w:pPr>
          </w:p>
        </w:tc>
        <w:tc>
          <w:tcPr>
            <w:tcW w:w="1985" w:type="dxa"/>
            <w:tcMar>
              <w:left w:w="0" w:type="dxa"/>
              <w:right w:w="0" w:type="dxa"/>
            </w:tcMar>
          </w:tcPr>
          <w:p w:rsidR="007E138D" w:rsidRDefault="007E138D" w:rsidP="007E138D">
            <w:pPr>
              <w:pStyle w:val="Tabelle85M10V3"/>
            </w:pPr>
            <w:r>
              <w:t>Referenzprojekte in dieser Funktion</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RPr="00B05214" w:rsidTr="00685C53">
        <w:tc>
          <w:tcPr>
            <w:tcW w:w="1899" w:type="dxa"/>
            <w:shd w:val="clear" w:color="auto" w:fill="auto"/>
            <w:tcMar>
              <w:left w:w="0" w:type="dxa"/>
              <w:right w:w="0" w:type="dxa"/>
            </w:tcMar>
          </w:tcPr>
          <w:p w:rsidR="007E138D" w:rsidRPr="00685C53" w:rsidRDefault="007E138D" w:rsidP="007E138D">
            <w:pPr>
              <w:pStyle w:val="Tabelle85M10V3"/>
              <w:rPr>
                <w:b/>
                <w:bCs/>
              </w:rPr>
            </w:pPr>
          </w:p>
        </w:tc>
        <w:tc>
          <w:tcPr>
            <w:tcW w:w="1985" w:type="dxa"/>
            <w:tcMar>
              <w:left w:w="0" w:type="dxa"/>
              <w:right w:w="0" w:type="dxa"/>
            </w:tcMar>
          </w:tcPr>
          <w:p w:rsidR="007E138D" w:rsidRPr="00B05214" w:rsidRDefault="007E138D" w:rsidP="007E138D">
            <w:pPr>
              <w:pStyle w:val="Tabelle85M10V3"/>
            </w:pPr>
          </w:p>
        </w:tc>
        <w:tc>
          <w:tcPr>
            <w:tcW w:w="227" w:type="dxa"/>
          </w:tcPr>
          <w:p w:rsidR="007E138D" w:rsidRPr="00B05214"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Pr="00B05214" w:rsidRDefault="007E138D" w:rsidP="007E138D"/>
        </w:tc>
      </w:tr>
      <w:tr w:rsidR="007E138D" w:rsidTr="00685C53">
        <w:tc>
          <w:tcPr>
            <w:tcW w:w="1899" w:type="dxa"/>
            <w:shd w:val="clear" w:color="auto" w:fill="auto"/>
            <w:tcMar>
              <w:left w:w="0" w:type="dxa"/>
              <w:right w:w="0" w:type="dxa"/>
            </w:tcMar>
          </w:tcPr>
          <w:p w:rsidR="007E138D" w:rsidRPr="00833B9A" w:rsidRDefault="007E138D" w:rsidP="007E138D">
            <w:pPr>
              <w:pStyle w:val="Tabelle85M10V3"/>
              <w:rPr>
                <w:b/>
                <w:bCs/>
              </w:rPr>
            </w:pPr>
            <w:r>
              <w:rPr>
                <w:b/>
                <w:bCs/>
              </w:rPr>
              <w:t>Stv. Projektleitung</w:t>
            </w:r>
          </w:p>
        </w:tc>
        <w:tc>
          <w:tcPr>
            <w:tcW w:w="1985" w:type="dxa"/>
            <w:tcMar>
              <w:left w:w="0" w:type="dxa"/>
              <w:right w:w="0" w:type="dxa"/>
            </w:tcMar>
          </w:tcPr>
          <w:p w:rsidR="007E138D" w:rsidRPr="00AF1EB9" w:rsidRDefault="007E138D" w:rsidP="007E138D">
            <w:pPr>
              <w:pStyle w:val="Tabelle85M10V3"/>
            </w:pPr>
            <w:r>
              <w:t>ProjektleiterIn (Name)</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rsidTr="00685C53">
        <w:tc>
          <w:tcPr>
            <w:tcW w:w="1899" w:type="dxa"/>
            <w:shd w:val="clear" w:color="auto" w:fill="auto"/>
            <w:tcMar>
              <w:left w:w="0" w:type="dxa"/>
              <w:right w:w="0" w:type="dxa"/>
            </w:tcMar>
          </w:tcPr>
          <w:p w:rsidR="007E138D" w:rsidRPr="00833B9A" w:rsidRDefault="00552E8D" w:rsidP="007E138D">
            <w:pPr>
              <w:pStyle w:val="Tabelle85M10V3"/>
              <w:rPr>
                <w:b/>
                <w:bCs/>
              </w:rPr>
            </w:pPr>
            <w:r>
              <w:rPr>
                <w:b/>
                <w:bCs/>
              </w:rPr>
              <w:t>Architektur</w:t>
            </w:r>
          </w:p>
        </w:tc>
        <w:tc>
          <w:tcPr>
            <w:tcW w:w="1985" w:type="dxa"/>
            <w:tcMar>
              <w:left w:w="0" w:type="dxa"/>
              <w:right w:w="0" w:type="dxa"/>
            </w:tcMar>
          </w:tcPr>
          <w:p w:rsidR="007E138D" w:rsidRPr="00AF1EB9" w:rsidRDefault="007E138D" w:rsidP="007E138D">
            <w:pPr>
              <w:pStyle w:val="Tabelle85M10V3"/>
            </w:pPr>
            <w:r>
              <w:t>Facha</w:t>
            </w:r>
            <w:r w:rsidRPr="00AF1EB9">
              <w:t>usbildung</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rsidTr="00685C53">
        <w:tc>
          <w:tcPr>
            <w:tcW w:w="1899" w:type="dxa"/>
            <w:shd w:val="clear" w:color="auto" w:fill="auto"/>
            <w:tcMar>
              <w:left w:w="0" w:type="dxa"/>
              <w:right w:w="0" w:type="dxa"/>
            </w:tcMar>
          </w:tcPr>
          <w:p w:rsidR="007E138D" w:rsidRPr="00833B9A" w:rsidRDefault="007E138D" w:rsidP="007E138D">
            <w:pPr>
              <w:pStyle w:val="Tabelle85M10V3"/>
              <w:rPr>
                <w:b/>
                <w:bCs/>
              </w:rPr>
            </w:pPr>
          </w:p>
        </w:tc>
        <w:tc>
          <w:tcPr>
            <w:tcW w:w="1985" w:type="dxa"/>
            <w:tcMar>
              <w:left w:w="0" w:type="dxa"/>
              <w:right w:w="0" w:type="dxa"/>
            </w:tcMar>
          </w:tcPr>
          <w:p w:rsidR="007E138D" w:rsidRDefault="007E138D" w:rsidP="007E138D">
            <w:pPr>
              <w:pStyle w:val="Tabelle85M10V3"/>
            </w:pPr>
            <w:r>
              <w:t>Referenzprojekte in dieser Funktion</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rsidRPr="00B05214" w:rsidTr="00685C53">
        <w:tc>
          <w:tcPr>
            <w:tcW w:w="1899" w:type="dxa"/>
            <w:shd w:val="clear" w:color="auto" w:fill="auto"/>
            <w:tcMar>
              <w:left w:w="0" w:type="dxa"/>
              <w:right w:w="0" w:type="dxa"/>
            </w:tcMar>
          </w:tcPr>
          <w:p w:rsidR="007E138D" w:rsidRPr="00685C53" w:rsidRDefault="007E138D" w:rsidP="007E138D">
            <w:pPr>
              <w:pStyle w:val="Tabelle85M10V3"/>
              <w:rPr>
                <w:b/>
                <w:bCs/>
              </w:rPr>
            </w:pPr>
          </w:p>
        </w:tc>
        <w:tc>
          <w:tcPr>
            <w:tcW w:w="1985" w:type="dxa"/>
            <w:tcMar>
              <w:left w:w="0" w:type="dxa"/>
              <w:right w:w="0" w:type="dxa"/>
            </w:tcMar>
          </w:tcPr>
          <w:p w:rsidR="007E138D" w:rsidRPr="00B05214" w:rsidRDefault="007E138D" w:rsidP="007E138D">
            <w:pPr>
              <w:pStyle w:val="Tabelle85M10V3"/>
            </w:pPr>
          </w:p>
        </w:tc>
        <w:tc>
          <w:tcPr>
            <w:tcW w:w="227" w:type="dxa"/>
          </w:tcPr>
          <w:p w:rsidR="007E138D" w:rsidRPr="00B05214"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Pr="00B05214" w:rsidRDefault="007E138D" w:rsidP="007E138D"/>
        </w:tc>
      </w:tr>
      <w:tr w:rsidR="007E138D" w:rsidTr="00685C53">
        <w:tc>
          <w:tcPr>
            <w:tcW w:w="1899" w:type="dxa"/>
            <w:shd w:val="clear" w:color="auto" w:fill="auto"/>
            <w:tcMar>
              <w:left w:w="0" w:type="dxa"/>
              <w:right w:w="0" w:type="dxa"/>
            </w:tcMar>
          </w:tcPr>
          <w:p w:rsidR="007E138D" w:rsidRPr="00833B9A" w:rsidRDefault="007E138D" w:rsidP="00D40A79">
            <w:pPr>
              <w:pStyle w:val="Tabelle85M10V3"/>
              <w:rPr>
                <w:b/>
                <w:bCs/>
              </w:rPr>
            </w:pPr>
            <w:r w:rsidRPr="00833B9A">
              <w:rPr>
                <w:b/>
                <w:bCs/>
              </w:rPr>
              <w:t>Bau</w:t>
            </w:r>
            <w:r w:rsidR="00D40A79">
              <w:rPr>
                <w:b/>
                <w:bCs/>
              </w:rPr>
              <w:t>management</w:t>
            </w:r>
            <w:r>
              <w:rPr>
                <w:b/>
                <w:bCs/>
              </w:rPr>
              <w:t xml:space="preserve"> </w:t>
            </w:r>
            <w:r w:rsidRPr="00833B9A">
              <w:rPr>
                <w:b/>
                <w:bCs/>
              </w:rPr>
              <w:t>***</w:t>
            </w:r>
          </w:p>
        </w:tc>
        <w:tc>
          <w:tcPr>
            <w:tcW w:w="1985" w:type="dxa"/>
            <w:tcMar>
              <w:left w:w="0" w:type="dxa"/>
              <w:right w:w="0" w:type="dxa"/>
            </w:tcMar>
          </w:tcPr>
          <w:p w:rsidR="007E138D" w:rsidRPr="00AF1EB9" w:rsidRDefault="007E138D" w:rsidP="007E138D">
            <w:pPr>
              <w:pStyle w:val="Tabelle85M10V3"/>
            </w:pPr>
            <w:r>
              <w:t>BauleiterIn (Name)</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rsidTr="00685C53">
        <w:tc>
          <w:tcPr>
            <w:tcW w:w="1899" w:type="dxa"/>
            <w:shd w:val="clear" w:color="auto" w:fill="auto"/>
            <w:tcMar>
              <w:left w:w="0" w:type="dxa"/>
              <w:right w:w="0" w:type="dxa"/>
            </w:tcMar>
          </w:tcPr>
          <w:p w:rsidR="007E138D" w:rsidRPr="00833B9A" w:rsidRDefault="007E138D" w:rsidP="007E138D">
            <w:pPr>
              <w:pStyle w:val="Tabelle85M10V3"/>
              <w:rPr>
                <w:b/>
                <w:bCs/>
              </w:rPr>
            </w:pPr>
          </w:p>
        </w:tc>
        <w:tc>
          <w:tcPr>
            <w:tcW w:w="1985" w:type="dxa"/>
            <w:tcMar>
              <w:left w:w="0" w:type="dxa"/>
              <w:right w:w="0" w:type="dxa"/>
            </w:tcMar>
          </w:tcPr>
          <w:p w:rsidR="007E138D" w:rsidRPr="00AF1EB9" w:rsidRDefault="007E138D" w:rsidP="007E138D">
            <w:pPr>
              <w:pStyle w:val="Tabelle85M10V3"/>
            </w:pPr>
            <w:r>
              <w:t>Facha</w:t>
            </w:r>
            <w:r w:rsidRPr="00AF1EB9">
              <w:t>usbildung</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rsidTr="00685C53">
        <w:tc>
          <w:tcPr>
            <w:tcW w:w="1899" w:type="dxa"/>
            <w:shd w:val="clear" w:color="auto" w:fill="auto"/>
            <w:tcMar>
              <w:left w:w="0" w:type="dxa"/>
              <w:right w:w="0" w:type="dxa"/>
            </w:tcMar>
          </w:tcPr>
          <w:p w:rsidR="007E138D" w:rsidRPr="00833B9A" w:rsidRDefault="007E138D" w:rsidP="007E138D">
            <w:pPr>
              <w:pStyle w:val="Tabelle85M10V3"/>
              <w:rPr>
                <w:b/>
                <w:bCs/>
              </w:rPr>
            </w:pPr>
          </w:p>
        </w:tc>
        <w:tc>
          <w:tcPr>
            <w:tcW w:w="1985" w:type="dxa"/>
            <w:tcMar>
              <w:left w:w="0" w:type="dxa"/>
              <w:right w:w="0" w:type="dxa"/>
            </w:tcMar>
          </w:tcPr>
          <w:p w:rsidR="007E138D" w:rsidRDefault="007E138D" w:rsidP="007E138D">
            <w:pPr>
              <w:pStyle w:val="Tabelle85M10V3"/>
            </w:pPr>
            <w:r>
              <w:t>Referenzprojekte in dieser Funktion</w:t>
            </w:r>
          </w:p>
        </w:tc>
        <w:tc>
          <w:tcPr>
            <w:tcW w:w="227" w:type="dxa"/>
          </w:tcPr>
          <w:p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rsidRPr="00B05214" w:rsidTr="00685C53">
        <w:tc>
          <w:tcPr>
            <w:tcW w:w="1899" w:type="dxa"/>
            <w:shd w:val="clear" w:color="auto" w:fill="auto"/>
            <w:tcMar>
              <w:left w:w="0" w:type="dxa"/>
              <w:right w:w="0" w:type="dxa"/>
            </w:tcMar>
          </w:tcPr>
          <w:p w:rsidR="006402BB" w:rsidRPr="00685C53" w:rsidRDefault="006402BB" w:rsidP="006402BB">
            <w:pPr>
              <w:pStyle w:val="Tabelle85M10V3"/>
              <w:rPr>
                <w:b/>
                <w:bCs/>
              </w:rPr>
            </w:pPr>
          </w:p>
        </w:tc>
        <w:tc>
          <w:tcPr>
            <w:tcW w:w="1985" w:type="dxa"/>
            <w:tcMar>
              <w:left w:w="0" w:type="dxa"/>
              <w:right w:w="0" w:type="dxa"/>
            </w:tcMar>
          </w:tcPr>
          <w:p w:rsidR="006402BB" w:rsidRPr="00B05214" w:rsidRDefault="006402BB" w:rsidP="006402BB">
            <w:pPr>
              <w:pStyle w:val="Tabelle85M10V3"/>
            </w:pPr>
          </w:p>
        </w:tc>
        <w:tc>
          <w:tcPr>
            <w:tcW w:w="227" w:type="dxa"/>
          </w:tcPr>
          <w:p w:rsidR="006402BB" w:rsidRPr="00B05214"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rsidR="006402BB" w:rsidRPr="00B05214" w:rsidRDefault="006402BB" w:rsidP="006402BB"/>
        </w:tc>
      </w:tr>
      <w:tr w:rsidR="006402BB" w:rsidTr="00685C53">
        <w:tc>
          <w:tcPr>
            <w:tcW w:w="1899" w:type="dxa"/>
            <w:shd w:val="clear" w:color="auto" w:fill="auto"/>
            <w:tcMar>
              <w:left w:w="0" w:type="dxa"/>
              <w:right w:w="0" w:type="dxa"/>
            </w:tcMar>
          </w:tcPr>
          <w:p w:rsidR="006402BB" w:rsidRPr="00833B9A" w:rsidRDefault="006402BB" w:rsidP="006402BB">
            <w:pPr>
              <w:pStyle w:val="Tabelle85M10V3"/>
              <w:rPr>
                <w:b/>
                <w:bCs/>
              </w:rPr>
            </w:pPr>
            <w:r>
              <w:rPr>
                <w:b/>
                <w:bCs/>
              </w:rPr>
              <w:t xml:space="preserve">Stv. Baumanagement </w:t>
            </w:r>
          </w:p>
        </w:tc>
        <w:tc>
          <w:tcPr>
            <w:tcW w:w="1985" w:type="dxa"/>
            <w:tcMar>
              <w:left w:w="0" w:type="dxa"/>
              <w:right w:w="0" w:type="dxa"/>
            </w:tcMar>
          </w:tcPr>
          <w:p w:rsidR="006402BB" w:rsidRPr="00AF1EB9" w:rsidRDefault="006402BB" w:rsidP="006402BB">
            <w:pPr>
              <w:pStyle w:val="Tabelle85M10V3"/>
            </w:pPr>
            <w:r>
              <w:t>BauleiterIn (Name)</w:t>
            </w:r>
          </w:p>
        </w:tc>
        <w:tc>
          <w:tcPr>
            <w:tcW w:w="227" w:type="dxa"/>
          </w:tcPr>
          <w:p w:rsidR="006402BB"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rsidR="006402BB" w:rsidRDefault="006402BB" w:rsidP="006402BB">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rsidTr="00685C53">
        <w:tc>
          <w:tcPr>
            <w:tcW w:w="1899" w:type="dxa"/>
            <w:shd w:val="clear" w:color="auto" w:fill="auto"/>
            <w:tcMar>
              <w:left w:w="0" w:type="dxa"/>
              <w:right w:w="0" w:type="dxa"/>
            </w:tcMar>
          </w:tcPr>
          <w:p w:rsidR="006402BB" w:rsidRPr="00833B9A" w:rsidRDefault="006402BB" w:rsidP="006402BB">
            <w:pPr>
              <w:pStyle w:val="Tabelle85M10V3"/>
              <w:rPr>
                <w:b/>
                <w:bCs/>
              </w:rPr>
            </w:pPr>
          </w:p>
        </w:tc>
        <w:tc>
          <w:tcPr>
            <w:tcW w:w="1985" w:type="dxa"/>
            <w:tcMar>
              <w:left w:w="0" w:type="dxa"/>
              <w:right w:w="0" w:type="dxa"/>
            </w:tcMar>
          </w:tcPr>
          <w:p w:rsidR="006402BB" w:rsidRPr="00AF1EB9" w:rsidRDefault="006402BB" w:rsidP="006402BB">
            <w:pPr>
              <w:pStyle w:val="Tabelle85M10V3"/>
            </w:pPr>
            <w:r>
              <w:t>Facha</w:t>
            </w:r>
            <w:r w:rsidRPr="00AF1EB9">
              <w:t>usbildung</w:t>
            </w:r>
          </w:p>
        </w:tc>
        <w:tc>
          <w:tcPr>
            <w:tcW w:w="227" w:type="dxa"/>
          </w:tcPr>
          <w:p w:rsidR="006402BB"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rsidR="006402BB" w:rsidRDefault="006402BB" w:rsidP="006402BB">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rsidTr="00685C53">
        <w:tc>
          <w:tcPr>
            <w:tcW w:w="1899" w:type="dxa"/>
            <w:shd w:val="clear" w:color="auto" w:fill="auto"/>
            <w:tcMar>
              <w:left w:w="0" w:type="dxa"/>
              <w:right w:w="0" w:type="dxa"/>
            </w:tcMar>
          </w:tcPr>
          <w:p w:rsidR="006402BB" w:rsidRPr="00833B9A" w:rsidRDefault="006402BB" w:rsidP="006402BB">
            <w:pPr>
              <w:pStyle w:val="Tabelle85M10V3"/>
              <w:rPr>
                <w:b/>
                <w:bCs/>
              </w:rPr>
            </w:pPr>
          </w:p>
        </w:tc>
        <w:tc>
          <w:tcPr>
            <w:tcW w:w="1985" w:type="dxa"/>
            <w:tcMar>
              <w:left w:w="0" w:type="dxa"/>
              <w:right w:w="0" w:type="dxa"/>
            </w:tcMar>
          </w:tcPr>
          <w:p w:rsidR="006402BB" w:rsidRDefault="006402BB" w:rsidP="006402BB">
            <w:pPr>
              <w:pStyle w:val="Tabelle85M10V3"/>
            </w:pPr>
            <w:r>
              <w:t>Referenzprojekte in dieser Funktion</w:t>
            </w:r>
          </w:p>
        </w:tc>
        <w:tc>
          <w:tcPr>
            <w:tcW w:w="227" w:type="dxa"/>
          </w:tcPr>
          <w:p w:rsidR="006402BB"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rsidR="006402BB" w:rsidRDefault="006402BB" w:rsidP="006402BB">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rsidRPr="00B05214" w:rsidTr="006402BB">
        <w:tc>
          <w:tcPr>
            <w:tcW w:w="1899" w:type="dxa"/>
            <w:shd w:val="clear" w:color="auto" w:fill="auto"/>
            <w:tcMar>
              <w:left w:w="0" w:type="dxa"/>
              <w:right w:w="0" w:type="dxa"/>
            </w:tcMar>
          </w:tcPr>
          <w:p w:rsidR="006402BB" w:rsidRPr="00685C53" w:rsidRDefault="006402BB" w:rsidP="005D745F">
            <w:pPr>
              <w:pStyle w:val="Tabelle85M10V3"/>
              <w:rPr>
                <w:b/>
                <w:bCs/>
              </w:rPr>
            </w:pPr>
          </w:p>
        </w:tc>
        <w:tc>
          <w:tcPr>
            <w:tcW w:w="1985" w:type="dxa"/>
            <w:tcMar>
              <w:left w:w="0" w:type="dxa"/>
              <w:right w:w="0" w:type="dxa"/>
            </w:tcMar>
          </w:tcPr>
          <w:p w:rsidR="006402BB" w:rsidRPr="00B05214" w:rsidRDefault="006402BB" w:rsidP="005D745F">
            <w:pPr>
              <w:pStyle w:val="Tabelle85M10V3"/>
            </w:pPr>
          </w:p>
        </w:tc>
        <w:tc>
          <w:tcPr>
            <w:tcW w:w="227" w:type="dxa"/>
          </w:tcPr>
          <w:p w:rsidR="006402BB" w:rsidRPr="00B05214" w:rsidRDefault="006402BB" w:rsidP="005D745F">
            <w:pPr>
              <w:pStyle w:val="Tabelle85M10V3"/>
            </w:pPr>
          </w:p>
        </w:tc>
        <w:tc>
          <w:tcPr>
            <w:tcW w:w="5528" w:type="dxa"/>
            <w:tcBorders>
              <w:top w:val="single" w:sz="4" w:space="0" w:color="808080"/>
              <w:bottom w:val="single" w:sz="4" w:space="0" w:color="808080"/>
            </w:tcBorders>
            <w:tcMar>
              <w:left w:w="0" w:type="dxa"/>
              <w:right w:w="0" w:type="dxa"/>
            </w:tcMar>
            <w:vAlign w:val="bottom"/>
          </w:tcPr>
          <w:p w:rsidR="006402BB" w:rsidRPr="00B05214" w:rsidRDefault="006402BB" w:rsidP="005D745F"/>
        </w:tc>
      </w:tr>
      <w:tr w:rsidR="006402BB" w:rsidTr="006402BB">
        <w:tc>
          <w:tcPr>
            <w:tcW w:w="1899" w:type="dxa"/>
            <w:shd w:val="clear" w:color="auto" w:fill="auto"/>
            <w:tcMar>
              <w:left w:w="0" w:type="dxa"/>
              <w:right w:w="0" w:type="dxa"/>
            </w:tcMar>
          </w:tcPr>
          <w:p w:rsidR="006402BB" w:rsidRPr="00F8736B" w:rsidRDefault="006402BB" w:rsidP="006402BB">
            <w:pPr>
              <w:pStyle w:val="Tabelle85M10V30"/>
              <w:rPr>
                <w:b/>
                <w:bCs/>
              </w:rPr>
            </w:pPr>
            <w:r w:rsidRPr="00F8736B">
              <w:rPr>
                <w:b/>
                <w:bCs/>
              </w:rPr>
              <w:t>Weitere Beteiligte</w:t>
            </w:r>
          </w:p>
        </w:tc>
        <w:tc>
          <w:tcPr>
            <w:tcW w:w="1985" w:type="dxa"/>
            <w:tcMar>
              <w:left w:w="0" w:type="dxa"/>
              <w:right w:w="0" w:type="dxa"/>
            </w:tcMar>
          </w:tcPr>
          <w:p w:rsidR="006402BB" w:rsidRPr="00AF1EB9" w:rsidRDefault="006402BB" w:rsidP="006402BB">
            <w:pPr>
              <w:pStyle w:val="Tabelle85M10V30"/>
            </w:pPr>
            <w:r>
              <w:fldChar w:fldCharType="begin">
                <w:ffData>
                  <w:name w:val="Text51"/>
                  <w:enabled/>
                  <w:calcOnExit w:val="0"/>
                  <w:textInput/>
                </w:ffData>
              </w:fldChar>
            </w:r>
            <w:bookmarkStart w:id="4" w:name="Text51"/>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4"/>
          </w:p>
        </w:tc>
        <w:tc>
          <w:tcPr>
            <w:tcW w:w="227" w:type="dxa"/>
          </w:tcPr>
          <w:p w:rsidR="006402BB" w:rsidRDefault="006402BB" w:rsidP="006402BB"/>
        </w:tc>
        <w:tc>
          <w:tcPr>
            <w:tcW w:w="5528" w:type="dxa"/>
            <w:tcBorders>
              <w:top w:val="single" w:sz="4" w:space="0" w:color="808080"/>
              <w:bottom w:val="single" w:sz="4" w:space="0" w:color="808080"/>
            </w:tcBorders>
            <w:tcMar>
              <w:left w:w="0" w:type="dxa"/>
              <w:right w:w="0" w:type="dxa"/>
            </w:tcMar>
            <w:vAlign w:val="bottom"/>
          </w:tcPr>
          <w:p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6402BB" w:rsidTr="006402BB">
        <w:tc>
          <w:tcPr>
            <w:tcW w:w="1899" w:type="dxa"/>
            <w:shd w:val="clear" w:color="auto" w:fill="auto"/>
            <w:tcMar>
              <w:left w:w="0" w:type="dxa"/>
              <w:right w:w="0" w:type="dxa"/>
            </w:tcMar>
          </w:tcPr>
          <w:p w:rsidR="006402BB" w:rsidRPr="00F8736B" w:rsidRDefault="006402BB" w:rsidP="006402BB">
            <w:pPr>
              <w:pStyle w:val="Tabelle85M10V30"/>
              <w:rPr>
                <w:b/>
                <w:bCs/>
              </w:rPr>
            </w:pPr>
          </w:p>
        </w:tc>
        <w:tc>
          <w:tcPr>
            <w:tcW w:w="1985" w:type="dxa"/>
            <w:tcMar>
              <w:left w:w="0" w:type="dxa"/>
              <w:right w:w="0" w:type="dxa"/>
            </w:tcMar>
          </w:tcPr>
          <w:p w:rsidR="006402BB" w:rsidRPr="00122A16" w:rsidRDefault="006402BB" w:rsidP="006402BB">
            <w:pPr>
              <w:pStyle w:val="Tabelle85M10V30"/>
            </w:pPr>
            <w:r w:rsidRPr="00122A16">
              <w:fldChar w:fldCharType="begin">
                <w:ffData>
                  <w:name w:val="Text52"/>
                  <w:enabled/>
                  <w:calcOnExit w:val="0"/>
                  <w:textInput/>
                </w:ffData>
              </w:fldChar>
            </w:r>
            <w:bookmarkStart w:id="5" w:name="Text52"/>
            <w:r w:rsidRPr="00122A16">
              <w:instrText xml:space="preserve"> FORMTEXT </w:instrText>
            </w:r>
            <w:r w:rsidRPr="00122A16">
              <w:fldChar w:fldCharType="separate"/>
            </w:r>
            <w:r w:rsidRPr="00122A16">
              <w:t> </w:t>
            </w:r>
            <w:r w:rsidRPr="00122A16">
              <w:t> </w:t>
            </w:r>
            <w:r w:rsidRPr="00122A16">
              <w:t> </w:t>
            </w:r>
            <w:r w:rsidRPr="00122A16">
              <w:t> </w:t>
            </w:r>
            <w:r w:rsidRPr="00122A16">
              <w:t> </w:t>
            </w:r>
            <w:r w:rsidRPr="00122A16">
              <w:fldChar w:fldCharType="end"/>
            </w:r>
            <w:bookmarkEnd w:id="5"/>
          </w:p>
        </w:tc>
        <w:tc>
          <w:tcPr>
            <w:tcW w:w="227" w:type="dxa"/>
          </w:tcPr>
          <w:p w:rsidR="006402BB" w:rsidRDefault="006402BB" w:rsidP="006402BB"/>
        </w:tc>
        <w:tc>
          <w:tcPr>
            <w:tcW w:w="5528" w:type="dxa"/>
            <w:tcBorders>
              <w:top w:val="single" w:sz="4" w:space="0" w:color="808080"/>
              <w:bottom w:val="single" w:sz="4" w:space="0" w:color="808080"/>
            </w:tcBorders>
            <w:tcMar>
              <w:left w:w="0" w:type="dxa"/>
              <w:right w:w="0" w:type="dxa"/>
            </w:tcMar>
            <w:vAlign w:val="bottom"/>
          </w:tcPr>
          <w:p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6402BB" w:rsidTr="006402BB">
        <w:tc>
          <w:tcPr>
            <w:tcW w:w="1899" w:type="dxa"/>
            <w:shd w:val="clear" w:color="auto" w:fill="auto"/>
            <w:tcMar>
              <w:left w:w="0" w:type="dxa"/>
              <w:right w:w="0" w:type="dxa"/>
            </w:tcMar>
          </w:tcPr>
          <w:p w:rsidR="006402BB" w:rsidRPr="00833B9A" w:rsidRDefault="006402BB" w:rsidP="006402BB">
            <w:pPr>
              <w:pStyle w:val="Tabelle85M10V3"/>
              <w:rPr>
                <w:b/>
                <w:bCs/>
              </w:rPr>
            </w:pPr>
          </w:p>
        </w:tc>
        <w:tc>
          <w:tcPr>
            <w:tcW w:w="1985" w:type="dxa"/>
            <w:tcMar>
              <w:left w:w="0" w:type="dxa"/>
              <w:right w:w="0" w:type="dxa"/>
            </w:tcMar>
          </w:tcPr>
          <w:p w:rsidR="006402BB" w:rsidRPr="00AF1EB9" w:rsidRDefault="006402BB" w:rsidP="006402BB">
            <w:pPr>
              <w:pStyle w:val="Tabelle85M10V30"/>
            </w:pPr>
            <w:r>
              <w:fldChar w:fldCharType="begin">
                <w:ffData>
                  <w:name w:val="Text5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c>
          <w:tcPr>
            <w:tcW w:w="227" w:type="dxa"/>
          </w:tcPr>
          <w:p w:rsidR="006402BB" w:rsidRDefault="006402BB" w:rsidP="006402BB"/>
        </w:tc>
        <w:tc>
          <w:tcPr>
            <w:tcW w:w="5528" w:type="dxa"/>
            <w:tcBorders>
              <w:top w:val="single" w:sz="4" w:space="0" w:color="808080"/>
              <w:bottom w:val="single" w:sz="4" w:space="0" w:color="808080"/>
            </w:tcBorders>
            <w:tcMar>
              <w:left w:w="0" w:type="dxa"/>
              <w:right w:w="0" w:type="dxa"/>
            </w:tcMar>
            <w:vAlign w:val="bottom"/>
          </w:tcPr>
          <w:p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6402BB" w:rsidRPr="00B05214" w:rsidTr="006402BB">
        <w:tc>
          <w:tcPr>
            <w:tcW w:w="1899" w:type="dxa"/>
            <w:shd w:val="clear" w:color="auto" w:fill="auto"/>
            <w:tcMar>
              <w:left w:w="0" w:type="dxa"/>
              <w:right w:w="0" w:type="dxa"/>
            </w:tcMar>
          </w:tcPr>
          <w:p w:rsidR="006402BB" w:rsidRPr="00685C53" w:rsidRDefault="006402BB" w:rsidP="006402BB">
            <w:pPr>
              <w:pStyle w:val="Tabelle85M10V3"/>
              <w:rPr>
                <w:b/>
                <w:bCs/>
              </w:rPr>
            </w:pPr>
          </w:p>
        </w:tc>
        <w:tc>
          <w:tcPr>
            <w:tcW w:w="1985" w:type="dxa"/>
            <w:tcMar>
              <w:left w:w="0" w:type="dxa"/>
              <w:right w:w="0" w:type="dxa"/>
            </w:tcMar>
          </w:tcPr>
          <w:p w:rsidR="006402BB" w:rsidRPr="00122A16" w:rsidRDefault="006402BB" w:rsidP="006402BB">
            <w:pPr>
              <w:pStyle w:val="Tabelle85M10V30"/>
            </w:pPr>
            <w:r w:rsidRPr="00122A16">
              <w:fldChar w:fldCharType="begin">
                <w:ffData>
                  <w:name w:val="Text52"/>
                  <w:enabled/>
                  <w:calcOnExit w:val="0"/>
                  <w:textInput/>
                </w:ffData>
              </w:fldChar>
            </w:r>
            <w:r w:rsidRPr="00122A16">
              <w:instrText xml:space="preserve"> FORMTEXT </w:instrText>
            </w:r>
            <w:r w:rsidRPr="00122A16">
              <w:fldChar w:fldCharType="separate"/>
            </w:r>
            <w:r w:rsidRPr="00122A16">
              <w:t> </w:t>
            </w:r>
            <w:r w:rsidRPr="00122A16">
              <w:t> </w:t>
            </w:r>
            <w:r w:rsidRPr="00122A16">
              <w:t> </w:t>
            </w:r>
            <w:r w:rsidRPr="00122A16">
              <w:t> </w:t>
            </w:r>
            <w:r w:rsidRPr="00122A16">
              <w:t> </w:t>
            </w:r>
            <w:r w:rsidRPr="00122A16">
              <w:fldChar w:fldCharType="end"/>
            </w:r>
          </w:p>
        </w:tc>
        <w:tc>
          <w:tcPr>
            <w:tcW w:w="227" w:type="dxa"/>
          </w:tcPr>
          <w:p w:rsidR="006402BB" w:rsidRDefault="006402BB" w:rsidP="006402BB"/>
        </w:tc>
        <w:tc>
          <w:tcPr>
            <w:tcW w:w="5528" w:type="dxa"/>
            <w:tcBorders>
              <w:top w:val="single" w:sz="4" w:space="0" w:color="808080"/>
              <w:bottom w:val="single" w:sz="4" w:space="0" w:color="808080"/>
            </w:tcBorders>
            <w:tcMar>
              <w:left w:w="0" w:type="dxa"/>
              <w:right w:w="0" w:type="dxa"/>
            </w:tcMar>
            <w:vAlign w:val="bottom"/>
          </w:tcPr>
          <w:p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bl>
    <w:p w:rsidR="00A4141C" w:rsidRDefault="00A4141C" w:rsidP="00177D73">
      <w:pPr>
        <w:rPr>
          <w:lang w:eastAsia="de-DE"/>
        </w:rPr>
      </w:pPr>
    </w:p>
    <w:p w:rsidR="00B71CB3" w:rsidRDefault="00B71CB3" w:rsidP="00177D73">
      <w:pPr>
        <w:rPr>
          <w:lang w:eastAsia="de-DE"/>
        </w:rPr>
      </w:pPr>
    </w:p>
    <w:p w:rsidR="00B71CB3" w:rsidRDefault="00B71CB3" w:rsidP="00177D73">
      <w:pPr>
        <w:rPr>
          <w:lang w:eastAsia="de-DE"/>
        </w:rPr>
      </w:pPr>
    </w:p>
    <w:p w:rsidR="00B71CB3" w:rsidRDefault="00B71CB3" w:rsidP="00177D73">
      <w:pPr>
        <w:rPr>
          <w:lang w:eastAsia="de-DE"/>
        </w:rPr>
      </w:pPr>
    </w:p>
    <w:p w:rsidR="00B71CB3" w:rsidRDefault="00B71CB3" w:rsidP="00177D73">
      <w:pPr>
        <w:rPr>
          <w:lang w:eastAsia="de-DE"/>
        </w:rPr>
      </w:pPr>
    </w:p>
    <w:p w:rsidR="00B71CB3" w:rsidRDefault="00B71CB3" w:rsidP="00177D73">
      <w:pPr>
        <w:rPr>
          <w:lang w:eastAsia="de-DE"/>
        </w:rPr>
      </w:pPr>
    </w:p>
    <w:p w:rsidR="00B71CB3" w:rsidRDefault="00B71CB3" w:rsidP="00177D73">
      <w:pPr>
        <w:rPr>
          <w:lang w:eastAsia="de-DE"/>
        </w:rPr>
      </w:pPr>
    </w:p>
    <w:p w:rsidR="00B71CB3" w:rsidRDefault="00B71CB3" w:rsidP="00177D73">
      <w:pPr>
        <w:rPr>
          <w:lang w:eastAsia="de-DE"/>
        </w:rPr>
      </w:pPr>
    </w:p>
    <w:p w:rsidR="00B71CB3" w:rsidRDefault="00B71CB3" w:rsidP="00177D73">
      <w:pPr>
        <w:rPr>
          <w:lang w:eastAsia="de-DE"/>
        </w:rPr>
      </w:pPr>
    </w:p>
    <w:p w:rsidR="00B71CB3" w:rsidRDefault="00B71CB3" w:rsidP="00177D73">
      <w:pPr>
        <w:rPr>
          <w:lang w:eastAsia="de-DE"/>
        </w:rPr>
      </w:pPr>
    </w:p>
    <w:p w:rsidR="00177D73" w:rsidRDefault="00177D73" w:rsidP="00173666">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rsidR="00177D73" w:rsidRDefault="00177D73" w:rsidP="00173666">
      <w:pPr>
        <w:pStyle w:val="Fuzeile"/>
        <w:tabs>
          <w:tab w:val="clear" w:pos="4536"/>
        </w:tabs>
        <w:ind w:left="336" w:hanging="336"/>
      </w:pPr>
      <w:r>
        <w:t>**</w:t>
      </w:r>
      <w:r>
        <w:tab/>
        <w:t>Spätere Umbesetzungen müssen mit vergleichbar qualifizierten Personen und in Absprache mit der Bauherrschaft erfolgen.</w:t>
      </w:r>
    </w:p>
    <w:p w:rsidR="00177D73" w:rsidRDefault="00177D73" w:rsidP="00173666">
      <w:pPr>
        <w:pStyle w:val="Fuzeile"/>
        <w:tabs>
          <w:tab w:val="clear" w:pos="4536"/>
        </w:tabs>
        <w:ind w:left="336" w:hanging="336"/>
      </w:pPr>
      <w:r>
        <w:t>***</w:t>
      </w:r>
      <w:r>
        <w:tab/>
        <w:t xml:space="preserve">Angaben zur Bauleitung sind zwingend. Formulierungen wie zum Beispiel </w:t>
      </w:r>
      <w:r w:rsidR="00A4141C">
        <w:t>«</w:t>
      </w:r>
      <w:r>
        <w:t>Bauleitung in Absprache mit AHB</w:t>
      </w:r>
      <w:r w:rsidR="00A4141C">
        <w:t>»</w:t>
      </w:r>
      <w:r>
        <w:t xml:space="preserve"> werden nicht bewertet.</w:t>
      </w:r>
    </w:p>
    <w:p w:rsidR="00173666" w:rsidRPr="001911A6" w:rsidRDefault="00173666" w:rsidP="00173666">
      <w:pPr>
        <w:pStyle w:val="Fuzeile"/>
        <w:tabs>
          <w:tab w:val="clear" w:pos="4536"/>
        </w:tabs>
        <w:ind w:left="336" w:hanging="336"/>
      </w:pPr>
      <w:r w:rsidRPr="001911A6">
        <w:t>****</w:t>
      </w:r>
      <w:r w:rsidRPr="001911A6">
        <w:tab/>
        <w:t xml:space="preserve">Ausschliesslich Lernende in der beruflichen Grundausbildung </w:t>
      </w:r>
      <w:r w:rsidRPr="001911A6">
        <w:rPr>
          <w:u w:val="single"/>
        </w:rPr>
        <w:t>ohne</w:t>
      </w:r>
      <w:r w:rsidRPr="001911A6">
        <w:t xml:space="preserve"> Praktikumsstellen</w:t>
      </w:r>
    </w:p>
    <w:p w:rsidR="00173666" w:rsidRPr="00177D73" w:rsidRDefault="00173666" w:rsidP="00136807">
      <w:pPr>
        <w:pStyle w:val="Fuzeile"/>
        <w:tabs>
          <w:tab w:val="left" w:pos="284"/>
        </w:tabs>
        <w:sectPr w:rsidR="00173666" w:rsidRPr="00177D73" w:rsidSect="00F45E2D">
          <w:headerReference w:type="default" r:id="rId12"/>
          <w:headerReference w:type="first" r:id="rId13"/>
          <w:footerReference w:type="first" r:id="rId14"/>
          <w:type w:val="continuous"/>
          <w:pgSz w:w="11906" w:h="16838" w:code="9"/>
          <w:pgMar w:top="2835" w:right="567" w:bottom="567" w:left="1701" w:header="567" w:footer="397" w:gutter="0"/>
          <w:cols w:space="708"/>
          <w:titlePg/>
          <w:docGrid w:linePitch="360"/>
        </w:sectPr>
      </w:pPr>
    </w:p>
    <w:p w:rsidR="00E00810" w:rsidRDefault="008A6B31" w:rsidP="0054322A">
      <w:pPr>
        <w:pStyle w:val="berschrift1"/>
        <w:keepLines/>
      </w:pPr>
      <w:r>
        <w:lastRenderedPageBreak/>
        <w:t xml:space="preserve">Angaben zu den </w:t>
      </w:r>
      <w:r w:rsidR="00DB7CDC">
        <w:t>Referenz</w:t>
      </w:r>
      <w:r>
        <w:t>projekten</w:t>
      </w:r>
    </w:p>
    <w:p w:rsidR="00463D93" w:rsidRPr="00122A16" w:rsidRDefault="00463D93" w:rsidP="00463D93">
      <w:pPr>
        <w:pStyle w:val="Standard85M10"/>
        <w:rPr>
          <w:b/>
        </w:rPr>
      </w:pPr>
      <w:r w:rsidRPr="00122A16">
        <w:rPr>
          <w:b/>
        </w:rPr>
        <w:t xml:space="preserve">Als Referenzobjekte gelten ausgeführte Bauwerke, </w:t>
      </w:r>
      <w:r w:rsidR="00611AF8">
        <w:rPr>
          <w:b/>
        </w:rPr>
        <w:t>welche der Komplexität der gestellten Aufgabe entsprechen.</w:t>
      </w:r>
    </w:p>
    <w:p w:rsidR="00596703" w:rsidRPr="00B51F12" w:rsidRDefault="00596703" w:rsidP="00B51F12">
      <w:pPr>
        <w:pStyle w:val="Standard85M10"/>
        <w:spacing w:after="60"/>
        <w:rPr>
          <w:b/>
        </w:rPr>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BB6694" w:rsidRPr="007346BA" w:rsidTr="007E18D1">
        <w:tc>
          <w:tcPr>
            <w:tcW w:w="3686" w:type="dxa"/>
            <w:tcMar>
              <w:left w:w="0" w:type="dxa"/>
              <w:right w:w="0" w:type="dxa"/>
            </w:tcMar>
          </w:tcPr>
          <w:p w:rsidR="00BB6694" w:rsidRPr="00AF0A84" w:rsidRDefault="00BB6694" w:rsidP="007E18D1">
            <w:pPr>
              <w:pStyle w:val="Tabelle85M10V3"/>
              <w:rPr>
                <w:b/>
              </w:rPr>
            </w:pPr>
            <w:r w:rsidRPr="00AF0A84">
              <w:rPr>
                <w:b/>
              </w:rPr>
              <w:t>Referenz</w:t>
            </w:r>
            <w:r w:rsidR="007E18D1">
              <w:rPr>
                <w:b/>
              </w:rPr>
              <w:t xml:space="preserve">projekt </w:t>
            </w:r>
            <w:r w:rsidRPr="00AF0A84">
              <w:rPr>
                <w:b/>
              </w:rPr>
              <w:t>1</w:t>
            </w:r>
            <w:r w:rsidR="003A134E">
              <w:rPr>
                <w:b/>
              </w:rPr>
              <w:t xml:space="preserve"> (Generalplanung</w:t>
            </w:r>
            <w:r w:rsidR="00D12E28">
              <w:rPr>
                <w:b/>
              </w:rPr>
              <w:t>)</w:t>
            </w:r>
          </w:p>
        </w:tc>
        <w:tc>
          <w:tcPr>
            <w:tcW w:w="142" w:type="dxa"/>
          </w:tcPr>
          <w:p w:rsidR="00BB6694" w:rsidRPr="003E1253" w:rsidRDefault="00BB6694" w:rsidP="00F8395A"/>
        </w:tc>
        <w:tc>
          <w:tcPr>
            <w:tcW w:w="5811" w:type="dxa"/>
            <w:tcMar>
              <w:left w:w="0" w:type="dxa"/>
              <w:right w:w="0" w:type="dxa"/>
            </w:tcMar>
            <w:vAlign w:val="bottom"/>
          </w:tcPr>
          <w:p w:rsidR="00BB6694" w:rsidRPr="003E1253" w:rsidRDefault="00BB6694" w:rsidP="001A5CE0"/>
        </w:tc>
      </w:tr>
      <w:tr w:rsidR="00BB6694" w:rsidTr="007E18D1">
        <w:tc>
          <w:tcPr>
            <w:tcW w:w="3686" w:type="dxa"/>
            <w:tcMar>
              <w:left w:w="0" w:type="dxa"/>
              <w:right w:w="0" w:type="dxa"/>
            </w:tcMar>
          </w:tcPr>
          <w:p w:rsidR="00BB6694" w:rsidRPr="007346BA" w:rsidRDefault="00BB6694" w:rsidP="00B5053A">
            <w:pPr>
              <w:pStyle w:val="Tabelle85M10V3"/>
            </w:pPr>
            <w:r w:rsidRPr="007346BA">
              <w:t>Objekt</w:t>
            </w:r>
            <w:r w:rsidR="008A6B31" w:rsidRPr="007346BA">
              <w:t>name</w:t>
            </w:r>
          </w:p>
        </w:tc>
        <w:tc>
          <w:tcPr>
            <w:tcW w:w="142" w:type="dxa"/>
          </w:tcPr>
          <w:p w:rsidR="00BB6694" w:rsidRPr="003E1253" w:rsidRDefault="00BB6694" w:rsidP="00F8395A"/>
        </w:tc>
        <w:tc>
          <w:tcPr>
            <w:tcW w:w="5811" w:type="dxa"/>
            <w:tcBorders>
              <w:bottom w:val="single" w:sz="4" w:space="0" w:color="auto"/>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0C7CDA" w:rsidTr="007E18D1">
        <w:tc>
          <w:tcPr>
            <w:tcW w:w="3686" w:type="dxa"/>
            <w:tcMar>
              <w:left w:w="0" w:type="dxa"/>
              <w:right w:w="0" w:type="dxa"/>
            </w:tcMar>
          </w:tcPr>
          <w:p w:rsidR="000C7CDA" w:rsidRPr="007346BA" w:rsidRDefault="000C7CDA" w:rsidP="00B5053A">
            <w:pPr>
              <w:pStyle w:val="Tabelle85M10V3"/>
            </w:pPr>
            <w:r>
              <w:t>Bautyp (Neubau, Umbau, Instandsetzung…)</w:t>
            </w:r>
          </w:p>
        </w:tc>
        <w:tc>
          <w:tcPr>
            <w:tcW w:w="142" w:type="dxa"/>
          </w:tcPr>
          <w:p w:rsidR="000C7CDA" w:rsidRPr="003E1253" w:rsidRDefault="000C7CDA" w:rsidP="00F8395A"/>
        </w:tc>
        <w:tc>
          <w:tcPr>
            <w:tcW w:w="5811" w:type="dxa"/>
            <w:tcBorders>
              <w:top w:val="single" w:sz="4" w:space="0" w:color="auto"/>
              <w:bottom w:val="single" w:sz="4" w:space="0" w:color="auto"/>
            </w:tcBorders>
            <w:tcMar>
              <w:left w:w="0" w:type="dxa"/>
              <w:right w:w="0" w:type="dxa"/>
            </w:tcMar>
            <w:vAlign w:val="bottom"/>
          </w:tcPr>
          <w:p w:rsidR="000C7CDA" w:rsidRPr="003E1253" w:rsidRDefault="00923592" w:rsidP="001A5CE0">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BB6694" w:rsidTr="007E18D1">
        <w:tc>
          <w:tcPr>
            <w:tcW w:w="3686" w:type="dxa"/>
            <w:tcMar>
              <w:left w:w="0" w:type="dxa"/>
              <w:right w:w="0" w:type="dxa"/>
            </w:tcMar>
          </w:tcPr>
          <w:p w:rsidR="00BB6694" w:rsidRPr="007346BA" w:rsidRDefault="008A6B31" w:rsidP="00B5053A">
            <w:pPr>
              <w:pStyle w:val="Tabelle85M10V3"/>
            </w:pPr>
            <w:r w:rsidRPr="007346BA">
              <w:t>Ort</w:t>
            </w:r>
          </w:p>
        </w:tc>
        <w:tc>
          <w:tcPr>
            <w:tcW w:w="142" w:type="dxa"/>
          </w:tcPr>
          <w:p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rsidTr="007E18D1">
        <w:tc>
          <w:tcPr>
            <w:tcW w:w="3686" w:type="dxa"/>
            <w:tcMar>
              <w:left w:w="0" w:type="dxa"/>
              <w:right w:w="0" w:type="dxa"/>
            </w:tcMar>
          </w:tcPr>
          <w:p w:rsidR="00BB6694" w:rsidRPr="007346BA" w:rsidRDefault="008A6B31" w:rsidP="000C7CDA">
            <w:pPr>
              <w:pStyle w:val="Tabelle85M10V3"/>
            </w:pPr>
            <w:r w:rsidRPr="007346BA">
              <w:t>Baujahr</w:t>
            </w:r>
            <w:r w:rsidR="000C7CDA">
              <w:t xml:space="preserve"> (Baubeginn, Bauende)</w:t>
            </w:r>
          </w:p>
        </w:tc>
        <w:tc>
          <w:tcPr>
            <w:tcW w:w="142" w:type="dxa"/>
          </w:tcPr>
          <w:p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rsidTr="007E18D1">
        <w:trPr>
          <w:trHeight w:val="70"/>
        </w:trPr>
        <w:tc>
          <w:tcPr>
            <w:tcW w:w="3686" w:type="dxa"/>
            <w:tcMar>
              <w:left w:w="0" w:type="dxa"/>
              <w:right w:w="0" w:type="dxa"/>
            </w:tcMar>
          </w:tcPr>
          <w:p w:rsidR="00BB6694" w:rsidRPr="007346BA" w:rsidRDefault="00BB6694" w:rsidP="00DF54A0">
            <w:pPr>
              <w:pStyle w:val="Tabelle85M10V3"/>
              <w:tabs>
                <w:tab w:val="right" w:pos="3884"/>
              </w:tabs>
            </w:pPr>
            <w:r w:rsidRPr="007346BA">
              <w:t>Kosten BKP 1–9</w:t>
            </w:r>
            <w:r w:rsidRPr="007346BA">
              <w:tab/>
            </w:r>
            <w:r w:rsidR="00DF54A0">
              <w:t>Fr.</w:t>
            </w:r>
          </w:p>
        </w:tc>
        <w:tc>
          <w:tcPr>
            <w:tcW w:w="142" w:type="dxa"/>
          </w:tcPr>
          <w:p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rsidTr="007E18D1">
        <w:tc>
          <w:tcPr>
            <w:tcW w:w="3686" w:type="dxa"/>
            <w:tcMar>
              <w:left w:w="0" w:type="dxa"/>
              <w:right w:w="0" w:type="dxa"/>
            </w:tcMar>
          </w:tcPr>
          <w:p w:rsidR="00BB6694" w:rsidRPr="007346BA" w:rsidRDefault="008A6B31" w:rsidP="00B5053A">
            <w:pPr>
              <w:pStyle w:val="Tabelle85M10V3"/>
            </w:pPr>
            <w:r w:rsidRPr="007346BA">
              <w:t>Bauherrschaft</w:t>
            </w:r>
          </w:p>
        </w:tc>
        <w:tc>
          <w:tcPr>
            <w:tcW w:w="142" w:type="dxa"/>
          </w:tcPr>
          <w:p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rsidTr="007E18D1">
        <w:tc>
          <w:tcPr>
            <w:tcW w:w="3686" w:type="dxa"/>
            <w:tcMar>
              <w:left w:w="0" w:type="dxa"/>
              <w:right w:w="0" w:type="dxa"/>
            </w:tcMar>
          </w:tcPr>
          <w:p w:rsidR="007E18D1" w:rsidRDefault="007E18D1" w:rsidP="007E18D1">
            <w:pPr>
              <w:pStyle w:val="Tabelle85M10V30"/>
            </w:pPr>
            <w:r>
              <w:t>Auskunftsperson</w:t>
            </w:r>
            <w:r w:rsidRPr="007346BA">
              <w:t xml:space="preserve"> Bauherrschaft </w:t>
            </w:r>
          </w:p>
          <w:p w:rsidR="00BB6694" w:rsidRPr="007346BA" w:rsidRDefault="007E18D1" w:rsidP="007E18D1">
            <w:pPr>
              <w:pStyle w:val="Tabelle85M10V3"/>
            </w:pPr>
            <w:r>
              <w:t>(inklusive Telefonnummer</w:t>
            </w:r>
            <w:r w:rsidRPr="007346BA">
              <w:t>)</w:t>
            </w:r>
            <w:r>
              <w:t>*****</w:t>
            </w:r>
          </w:p>
        </w:tc>
        <w:tc>
          <w:tcPr>
            <w:tcW w:w="142" w:type="dxa"/>
          </w:tcPr>
          <w:p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400FFA" w:rsidTr="007E18D1">
        <w:tc>
          <w:tcPr>
            <w:tcW w:w="3686" w:type="dxa"/>
            <w:tcMar>
              <w:left w:w="0" w:type="dxa"/>
              <w:right w:w="0" w:type="dxa"/>
            </w:tcMar>
          </w:tcPr>
          <w:p w:rsidR="00400FFA" w:rsidRPr="007346BA" w:rsidRDefault="00400FFA" w:rsidP="00400FFA">
            <w:pPr>
              <w:pStyle w:val="Tabelle85M10V3"/>
            </w:pPr>
            <w:r>
              <w:t>Federführung</w:t>
            </w:r>
            <w:r w:rsidRPr="007346BA">
              <w:t xml:space="preserve"> </w:t>
            </w:r>
            <w:r>
              <w:t>Gesamtleitung</w:t>
            </w:r>
          </w:p>
        </w:tc>
        <w:tc>
          <w:tcPr>
            <w:tcW w:w="142" w:type="dxa"/>
          </w:tcPr>
          <w:p w:rsidR="00400FFA" w:rsidRPr="003E1253" w:rsidRDefault="00400FFA" w:rsidP="00400FFA"/>
        </w:tc>
        <w:tc>
          <w:tcPr>
            <w:tcW w:w="5811" w:type="dxa"/>
            <w:tcBorders>
              <w:top w:val="single" w:sz="4" w:space="0" w:color="auto"/>
              <w:bottom w:val="single" w:sz="4" w:space="0" w:color="auto"/>
            </w:tcBorders>
            <w:tcMar>
              <w:left w:w="0" w:type="dxa"/>
              <w:right w:w="0" w:type="dxa"/>
            </w:tcMar>
            <w:vAlign w:val="bottom"/>
          </w:tcPr>
          <w:p w:rsidR="00400FFA" w:rsidRPr="003E1253" w:rsidRDefault="00400FFA" w:rsidP="00400FF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400FFA" w:rsidTr="007E18D1">
        <w:tc>
          <w:tcPr>
            <w:tcW w:w="3686" w:type="dxa"/>
            <w:tcMar>
              <w:left w:w="0" w:type="dxa"/>
              <w:right w:w="0" w:type="dxa"/>
            </w:tcMar>
          </w:tcPr>
          <w:p w:rsidR="00400FFA" w:rsidRPr="007346BA" w:rsidRDefault="00400FFA" w:rsidP="00400FFA">
            <w:pPr>
              <w:pStyle w:val="Tabelle85M10V3"/>
            </w:pPr>
            <w:r>
              <w:t>Federführung</w:t>
            </w:r>
            <w:r w:rsidRPr="007346BA">
              <w:t xml:space="preserve"> Projektierung</w:t>
            </w:r>
          </w:p>
        </w:tc>
        <w:tc>
          <w:tcPr>
            <w:tcW w:w="142" w:type="dxa"/>
          </w:tcPr>
          <w:p w:rsidR="00400FFA" w:rsidRPr="003E1253" w:rsidRDefault="00400FFA" w:rsidP="00400FFA"/>
        </w:tc>
        <w:tc>
          <w:tcPr>
            <w:tcW w:w="5811" w:type="dxa"/>
            <w:tcBorders>
              <w:top w:val="single" w:sz="4" w:space="0" w:color="auto"/>
              <w:bottom w:val="single" w:sz="4" w:space="0" w:color="auto"/>
            </w:tcBorders>
            <w:tcMar>
              <w:left w:w="0" w:type="dxa"/>
              <w:right w:w="0" w:type="dxa"/>
            </w:tcMar>
            <w:vAlign w:val="bottom"/>
          </w:tcPr>
          <w:p w:rsidR="00400FFA" w:rsidRPr="003E1253" w:rsidRDefault="00400FFA" w:rsidP="00400FF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400FFA" w:rsidTr="007E18D1">
        <w:tc>
          <w:tcPr>
            <w:tcW w:w="3686" w:type="dxa"/>
            <w:tcMar>
              <w:left w:w="0" w:type="dxa"/>
              <w:right w:w="0" w:type="dxa"/>
            </w:tcMar>
          </w:tcPr>
          <w:p w:rsidR="00400FFA" w:rsidRPr="007346BA" w:rsidRDefault="00400FFA" w:rsidP="00400FFA">
            <w:pPr>
              <w:pStyle w:val="Tabelle85M10V3"/>
            </w:pPr>
            <w:r>
              <w:t>Federführung</w:t>
            </w:r>
            <w:r w:rsidRPr="007346BA">
              <w:t xml:space="preserve"> Bauleitung</w:t>
            </w:r>
          </w:p>
        </w:tc>
        <w:tc>
          <w:tcPr>
            <w:tcW w:w="142" w:type="dxa"/>
          </w:tcPr>
          <w:p w:rsidR="00400FFA" w:rsidRPr="003E1253" w:rsidRDefault="00400FFA" w:rsidP="00400FFA"/>
        </w:tc>
        <w:tc>
          <w:tcPr>
            <w:tcW w:w="5811" w:type="dxa"/>
            <w:tcBorders>
              <w:top w:val="single" w:sz="4" w:space="0" w:color="auto"/>
              <w:bottom w:val="single" w:sz="4" w:space="0" w:color="auto"/>
            </w:tcBorders>
            <w:tcMar>
              <w:left w:w="0" w:type="dxa"/>
              <w:right w:w="0" w:type="dxa"/>
            </w:tcMar>
            <w:vAlign w:val="bottom"/>
          </w:tcPr>
          <w:p w:rsidR="00400FFA" w:rsidRPr="003E1253" w:rsidRDefault="00400FFA" w:rsidP="00400FF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rPr>
          <w:trHeight w:val="704"/>
        </w:trPr>
        <w:tc>
          <w:tcPr>
            <w:tcW w:w="3686" w:type="dxa"/>
            <w:tcMar>
              <w:left w:w="0" w:type="dxa"/>
              <w:right w:w="0" w:type="dxa"/>
            </w:tcMar>
          </w:tcPr>
          <w:p w:rsidR="007E18D1" w:rsidRPr="007346BA" w:rsidRDefault="007E18D1" w:rsidP="00A53776">
            <w:pPr>
              <w:pStyle w:val="Tabelle85M10V30"/>
            </w:pPr>
            <w:r w:rsidRPr="007346BA">
              <w:t>Bemerkungen</w:t>
            </w:r>
            <w:r>
              <w:t xml:space="preserve"> (z. B. besondere</w:t>
            </w:r>
            <w:r>
              <w:br/>
              <w:t>Herausforderungen, Bezug zur Aufgabe)</w:t>
            </w:r>
          </w:p>
        </w:tc>
        <w:tc>
          <w:tcPr>
            <w:tcW w:w="142" w:type="dxa"/>
          </w:tcPr>
          <w:p w:rsidR="007E18D1" w:rsidRPr="003E1253" w:rsidRDefault="007E18D1" w:rsidP="00A53776">
            <w:pPr>
              <w:pStyle w:val="Tabelle85M10V30"/>
            </w:pPr>
          </w:p>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F8395A" w:rsidRDefault="00F8395A" w:rsidP="00F8395A">
      <w:pPr>
        <w:pStyle w:val="Standard85M10"/>
      </w:pPr>
    </w:p>
    <w:p w:rsidR="007E18D1" w:rsidRDefault="007E18D1" w:rsidP="00F8395A">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7E18D1" w:rsidRPr="007346BA" w:rsidTr="00A53776">
        <w:tc>
          <w:tcPr>
            <w:tcW w:w="3686" w:type="dxa"/>
            <w:tcMar>
              <w:left w:w="0" w:type="dxa"/>
              <w:right w:w="0" w:type="dxa"/>
            </w:tcMar>
          </w:tcPr>
          <w:p w:rsidR="007E18D1" w:rsidRPr="00AF0A84" w:rsidRDefault="007E18D1" w:rsidP="00A53776">
            <w:pPr>
              <w:pStyle w:val="Tabelle85M10V3"/>
              <w:rPr>
                <w:b/>
              </w:rPr>
            </w:pPr>
            <w:r w:rsidRPr="00AF0A84">
              <w:rPr>
                <w:b/>
              </w:rPr>
              <w:t>Referenz</w:t>
            </w:r>
            <w:r>
              <w:rPr>
                <w:b/>
              </w:rPr>
              <w:t>projekt</w:t>
            </w:r>
            <w:r w:rsidRPr="00AF0A84">
              <w:rPr>
                <w:b/>
              </w:rPr>
              <w:t xml:space="preserve"> 2</w:t>
            </w:r>
            <w:r>
              <w:rPr>
                <w:b/>
              </w:rPr>
              <w:t xml:space="preserve"> (Architektur)</w:t>
            </w:r>
          </w:p>
        </w:tc>
        <w:tc>
          <w:tcPr>
            <w:tcW w:w="142" w:type="dxa"/>
          </w:tcPr>
          <w:p w:rsidR="007E18D1" w:rsidRPr="003E1253" w:rsidRDefault="007E18D1" w:rsidP="00A53776"/>
        </w:tc>
        <w:tc>
          <w:tcPr>
            <w:tcW w:w="5811" w:type="dxa"/>
            <w:tcMar>
              <w:left w:w="0" w:type="dxa"/>
              <w:right w:w="0" w:type="dxa"/>
            </w:tcMar>
            <w:vAlign w:val="bottom"/>
          </w:tcPr>
          <w:p w:rsidR="007E18D1" w:rsidRPr="003E1253" w:rsidRDefault="007E18D1" w:rsidP="00A53776"/>
        </w:tc>
      </w:tr>
      <w:tr w:rsidR="007E18D1" w:rsidTr="00A53776">
        <w:tc>
          <w:tcPr>
            <w:tcW w:w="3686" w:type="dxa"/>
            <w:tcMar>
              <w:left w:w="0" w:type="dxa"/>
              <w:right w:w="0" w:type="dxa"/>
            </w:tcMar>
          </w:tcPr>
          <w:p w:rsidR="007E18D1" w:rsidRPr="007346BA" w:rsidRDefault="007E18D1" w:rsidP="00A53776">
            <w:pPr>
              <w:pStyle w:val="Tabelle85M10V3"/>
            </w:pPr>
            <w:r w:rsidRPr="007346BA">
              <w:t>Objektname</w:t>
            </w:r>
          </w:p>
        </w:tc>
        <w:tc>
          <w:tcPr>
            <w:tcW w:w="142" w:type="dxa"/>
          </w:tcPr>
          <w:p w:rsidR="007E18D1" w:rsidRPr="003E1253" w:rsidRDefault="007E18D1" w:rsidP="00A53776"/>
        </w:tc>
        <w:tc>
          <w:tcPr>
            <w:tcW w:w="5811" w:type="dxa"/>
            <w:tcBorders>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t>Bautyp (Neubau, Umbau, Instandsetzung…)</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rsidRPr="007346BA">
              <w:t>Ort</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rsidRPr="007346BA">
              <w:t>Baujahr</w:t>
            </w:r>
            <w:r>
              <w:t xml:space="preserve"> (Baubeginn, Bauende)</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rPr>
          <w:trHeight w:val="70"/>
        </w:trPr>
        <w:tc>
          <w:tcPr>
            <w:tcW w:w="3686" w:type="dxa"/>
            <w:tcMar>
              <w:left w:w="0" w:type="dxa"/>
              <w:right w:w="0" w:type="dxa"/>
            </w:tcMar>
          </w:tcPr>
          <w:p w:rsidR="007E18D1" w:rsidRPr="007346BA" w:rsidRDefault="007E18D1" w:rsidP="00A53776">
            <w:pPr>
              <w:pStyle w:val="Tabelle85M10V3"/>
              <w:tabs>
                <w:tab w:val="right" w:pos="3884"/>
              </w:tabs>
            </w:pPr>
            <w:r w:rsidRPr="007346BA">
              <w:t>Kosten BKP 1–9</w:t>
            </w:r>
            <w:r w:rsidRPr="007346BA">
              <w:tab/>
            </w:r>
            <w:r>
              <w:t>Fr.</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rsidRPr="007346BA">
              <w:t>Bauherrschaft</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Default="007E18D1" w:rsidP="00A53776">
            <w:pPr>
              <w:pStyle w:val="Tabelle85M10V30"/>
            </w:pPr>
            <w:r>
              <w:t>Auskunftsperson</w:t>
            </w:r>
            <w:r w:rsidRPr="007346BA">
              <w:t xml:space="preserve"> Bauherrschaft </w:t>
            </w:r>
          </w:p>
          <w:p w:rsidR="007E18D1" w:rsidRPr="007346BA" w:rsidRDefault="007E18D1" w:rsidP="00A53776">
            <w:pPr>
              <w:pStyle w:val="Tabelle85M10V3"/>
            </w:pPr>
            <w:r>
              <w:t>(inklusive Telefonnummer</w:t>
            </w:r>
            <w:r w:rsidRPr="007346BA">
              <w:t>)</w:t>
            </w:r>
            <w:r>
              <w:t>*****</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t>Federführung</w:t>
            </w:r>
            <w:r w:rsidRPr="007346BA">
              <w:t xml:space="preserve"> </w:t>
            </w:r>
            <w:r>
              <w:t>Gesamtleitung</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t>Federführung</w:t>
            </w:r>
            <w:r w:rsidRPr="007346BA">
              <w:t xml:space="preserve"> Projektierung</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t>Federführung</w:t>
            </w:r>
            <w:r w:rsidRPr="007346BA">
              <w:t xml:space="preserve"> Bauleitung</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rPr>
          <w:trHeight w:val="704"/>
        </w:trPr>
        <w:tc>
          <w:tcPr>
            <w:tcW w:w="3686" w:type="dxa"/>
            <w:tcMar>
              <w:left w:w="0" w:type="dxa"/>
              <w:right w:w="0" w:type="dxa"/>
            </w:tcMar>
          </w:tcPr>
          <w:p w:rsidR="007E18D1" w:rsidRPr="007346BA" w:rsidRDefault="007E18D1" w:rsidP="00A53776">
            <w:pPr>
              <w:pStyle w:val="Tabelle85M10V30"/>
            </w:pPr>
            <w:r w:rsidRPr="007346BA">
              <w:t>Bemerkungen</w:t>
            </w:r>
            <w:r>
              <w:t xml:space="preserve"> (z. B. besondere</w:t>
            </w:r>
            <w:r>
              <w:br/>
              <w:t>Herausforderungen, Bezug zur Aufgabe)</w:t>
            </w:r>
          </w:p>
        </w:tc>
        <w:tc>
          <w:tcPr>
            <w:tcW w:w="142" w:type="dxa"/>
          </w:tcPr>
          <w:p w:rsidR="007E18D1" w:rsidRPr="003E1253" w:rsidRDefault="007E18D1" w:rsidP="00A53776">
            <w:pPr>
              <w:pStyle w:val="Tabelle85M10V30"/>
            </w:pPr>
          </w:p>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7E18D1" w:rsidRDefault="007E18D1" w:rsidP="007E18D1">
      <w:pPr>
        <w:pStyle w:val="Standard85M10"/>
      </w:pPr>
    </w:p>
    <w:p w:rsidR="007E18D1" w:rsidRDefault="007E18D1">
      <w:pPr>
        <w:spacing w:line="240" w:lineRule="auto"/>
        <w:rPr>
          <w:sz w:val="17"/>
          <w:szCs w:val="17"/>
        </w:rPr>
      </w:pPr>
      <w:r>
        <w:br w:type="page"/>
      </w:r>
    </w:p>
    <w:p w:rsidR="007E18D1" w:rsidRDefault="007E18D1" w:rsidP="007E18D1">
      <w:pPr>
        <w:pStyle w:val="Standard85M10"/>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7E18D1" w:rsidRPr="007346BA" w:rsidTr="00A53776">
        <w:tc>
          <w:tcPr>
            <w:tcW w:w="3686" w:type="dxa"/>
            <w:tcMar>
              <w:left w:w="0" w:type="dxa"/>
              <w:right w:w="0" w:type="dxa"/>
            </w:tcMar>
          </w:tcPr>
          <w:p w:rsidR="007E18D1" w:rsidRPr="00AF0A84" w:rsidRDefault="007E18D1" w:rsidP="00A53776">
            <w:pPr>
              <w:pStyle w:val="Tabelle85M10V3"/>
              <w:rPr>
                <w:b/>
              </w:rPr>
            </w:pPr>
            <w:r w:rsidRPr="00AF0A84">
              <w:rPr>
                <w:b/>
              </w:rPr>
              <w:t>Referenz</w:t>
            </w:r>
            <w:r>
              <w:rPr>
                <w:b/>
              </w:rPr>
              <w:t>projekt</w:t>
            </w:r>
            <w:r w:rsidRPr="00AF0A84">
              <w:rPr>
                <w:b/>
              </w:rPr>
              <w:t xml:space="preserve"> </w:t>
            </w:r>
            <w:r>
              <w:rPr>
                <w:b/>
              </w:rPr>
              <w:t>3</w:t>
            </w:r>
            <w:r>
              <w:rPr>
                <w:b/>
              </w:rPr>
              <w:br/>
              <w:t xml:space="preserve"> (Architektur / Baumanagement)</w:t>
            </w:r>
          </w:p>
        </w:tc>
        <w:tc>
          <w:tcPr>
            <w:tcW w:w="142" w:type="dxa"/>
          </w:tcPr>
          <w:p w:rsidR="007E18D1" w:rsidRPr="003E1253" w:rsidRDefault="007E18D1" w:rsidP="00A53776"/>
        </w:tc>
        <w:tc>
          <w:tcPr>
            <w:tcW w:w="5811" w:type="dxa"/>
            <w:tcMar>
              <w:left w:w="0" w:type="dxa"/>
              <w:right w:w="0" w:type="dxa"/>
            </w:tcMar>
            <w:vAlign w:val="bottom"/>
          </w:tcPr>
          <w:p w:rsidR="007E18D1" w:rsidRPr="003E1253" w:rsidRDefault="007E18D1" w:rsidP="00A53776"/>
        </w:tc>
      </w:tr>
      <w:tr w:rsidR="007E18D1" w:rsidTr="00A53776">
        <w:tc>
          <w:tcPr>
            <w:tcW w:w="3686" w:type="dxa"/>
            <w:tcMar>
              <w:left w:w="0" w:type="dxa"/>
              <w:right w:w="0" w:type="dxa"/>
            </w:tcMar>
          </w:tcPr>
          <w:p w:rsidR="007E18D1" w:rsidRPr="007346BA" w:rsidRDefault="007E18D1" w:rsidP="00A53776">
            <w:pPr>
              <w:pStyle w:val="Tabelle85M10V3"/>
            </w:pPr>
            <w:r w:rsidRPr="007346BA">
              <w:t>Objektname</w:t>
            </w:r>
          </w:p>
        </w:tc>
        <w:tc>
          <w:tcPr>
            <w:tcW w:w="142" w:type="dxa"/>
          </w:tcPr>
          <w:p w:rsidR="007E18D1" w:rsidRPr="003E1253" w:rsidRDefault="007E18D1" w:rsidP="00A53776"/>
        </w:tc>
        <w:tc>
          <w:tcPr>
            <w:tcW w:w="5811" w:type="dxa"/>
            <w:tcBorders>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t>Bautyp (Neubau, Umbau, Instandsetzung…)</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rsidRPr="007346BA">
              <w:t>Ort</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rsidRPr="007346BA">
              <w:t>Baujahr</w:t>
            </w:r>
            <w:r>
              <w:t xml:space="preserve"> (Baubeginn, Bauende)</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rPr>
          <w:trHeight w:val="70"/>
        </w:trPr>
        <w:tc>
          <w:tcPr>
            <w:tcW w:w="3686" w:type="dxa"/>
            <w:tcMar>
              <w:left w:w="0" w:type="dxa"/>
              <w:right w:w="0" w:type="dxa"/>
            </w:tcMar>
          </w:tcPr>
          <w:p w:rsidR="007E18D1" w:rsidRPr="007346BA" w:rsidRDefault="007E18D1" w:rsidP="00A53776">
            <w:pPr>
              <w:pStyle w:val="Tabelle85M10V3"/>
              <w:tabs>
                <w:tab w:val="right" w:pos="3884"/>
              </w:tabs>
            </w:pPr>
            <w:r w:rsidRPr="007346BA">
              <w:t>Kosten BKP 1–9</w:t>
            </w:r>
            <w:r w:rsidRPr="007346BA">
              <w:tab/>
            </w:r>
            <w:r>
              <w:t>Fr.</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rsidRPr="007346BA">
              <w:t>Bauherrschaft</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Default="007E18D1" w:rsidP="00A53776">
            <w:pPr>
              <w:pStyle w:val="Tabelle85M10V30"/>
            </w:pPr>
            <w:r>
              <w:t>Auskunftsperson</w:t>
            </w:r>
            <w:r w:rsidRPr="007346BA">
              <w:t xml:space="preserve"> Bauherrschaft </w:t>
            </w:r>
          </w:p>
          <w:p w:rsidR="007E18D1" w:rsidRPr="007346BA" w:rsidRDefault="007E18D1" w:rsidP="00A53776">
            <w:pPr>
              <w:pStyle w:val="Tabelle85M10V3"/>
            </w:pPr>
            <w:r>
              <w:t>(inklusive Telefonnummer</w:t>
            </w:r>
            <w:r w:rsidRPr="007346BA">
              <w:t>)</w:t>
            </w:r>
            <w:r>
              <w:t>*****</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t>Federführung</w:t>
            </w:r>
            <w:r w:rsidRPr="007346BA">
              <w:t xml:space="preserve"> </w:t>
            </w:r>
            <w:r>
              <w:t>Gesamtleitung</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t>Federführung</w:t>
            </w:r>
            <w:r w:rsidRPr="007346BA">
              <w:t xml:space="preserve"> Projektierung</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c>
          <w:tcPr>
            <w:tcW w:w="3686" w:type="dxa"/>
            <w:tcMar>
              <w:left w:w="0" w:type="dxa"/>
              <w:right w:w="0" w:type="dxa"/>
            </w:tcMar>
          </w:tcPr>
          <w:p w:rsidR="007E18D1" w:rsidRPr="007346BA" w:rsidRDefault="007E18D1" w:rsidP="00A53776">
            <w:pPr>
              <w:pStyle w:val="Tabelle85M10V3"/>
            </w:pPr>
            <w:r>
              <w:t>Federführung</w:t>
            </w:r>
            <w:r w:rsidRPr="007346BA">
              <w:t xml:space="preserve"> Bauleitung</w:t>
            </w:r>
          </w:p>
        </w:tc>
        <w:tc>
          <w:tcPr>
            <w:tcW w:w="142" w:type="dxa"/>
          </w:tcPr>
          <w:p w:rsidR="007E18D1" w:rsidRPr="003E1253" w:rsidRDefault="007E18D1" w:rsidP="00A53776"/>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rsidTr="00A53776">
        <w:trPr>
          <w:trHeight w:val="704"/>
        </w:trPr>
        <w:tc>
          <w:tcPr>
            <w:tcW w:w="3686" w:type="dxa"/>
            <w:tcMar>
              <w:left w:w="0" w:type="dxa"/>
              <w:right w:w="0" w:type="dxa"/>
            </w:tcMar>
          </w:tcPr>
          <w:p w:rsidR="007E18D1" w:rsidRPr="007346BA" w:rsidRDefault="007E18D1" w:rsidP="00A53776">
            <w:pPr>
              <w:pStyle w:val="Tabelle85M10V30"/>
            </w:pPr>
            <w:r w:rsidRPr="007346BA">
              <w:t>Bemerkungen</w:t>
            </w:r>
            <w:r>
              <w:t xml:space="preserve"> (z. B. besondere</w:t>
            </w:r>
            <w:r>
              <w:br/>
              <w:t>Herausforderungen, Bezug zur Aufgabe)</w:t>
            </w:r>
          </w:p>
        </w:tc>
        <w:tc>
          <w:tcPr>
            <w:tcW w:w="142" w:type="dxa"/>
          </w:tcPr>
          <w:p w:rsidR="007E18D1" w:rsidRPr="003E1253" w:rsidRDefault="007E18D1" w:rsidP="00A53776">
            <w:pPr>
              <w:pStyle w:val="Tabelle85M10V30"/>
            </w:pPr>
          </w:p>
        </w:tc>
        <w:tc>
          <w:tcPr>
            <w:tcW w:w="5811" w:type="dxa"/>
            <w:tcBorders>
              <w:top w:val="single" w:sz="4" w:space="0" w:color="auto"/>
              <w:bottom w:val="single" w:sz="4" w:space="0" w:color="auto"/>
            </w:tcBorders>
            <w:tcMar>
              <w:left w:w="0" w:type="dxa"/>
              <w:right w:w="0" w:type="dxa"/>
            </w:tcMar>
            <w:vAlign w:val="bottom"/>
          </w:tcPr>
          <w:p w:rsidR="007E18D1" w:rsidRPr="003E1253" w:rsidRDefault="007E18D1" w:rsidP="00A5377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rsidR="00F8395A" w:rsidRPr="00F72D01" w:rsidRDefault="00F8395A" w:rsidP="00F8395A">
      <w:pPr>
        <w:pStyle w:val="Standard85M10"/>
      </w:pPr>
    </w:p>
    <w:sectPr w:rsidR="00F8395A" w:rsidRPr="00F72D01" w:rsidSect="007E18D1">
      <w:headerReference w:type="first" r:id="rId15"/>
      <w:footerReference w:type="first" r:id="rId16"/>
      <w:pgSz w:w="11906" w:h="16838" w:code="9"/>
      <w:pgMar w:top="2694"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45F" w:rsidRDefault="005D745F" w:rsidP="009F112D">
      <w:r>
        <w:separator/>
      </w:r>
    </w:p>
    <w:p w:rsidR="005D745F" w:rsidRDefault="005D745F"/>
  </w:endnote>
  <w:endnote w:type="continuationSeparator" w:id="0">
    <w:p w:rsidR="005D745F" w:rsidRDefault="005D745F" w:rsidP="009F112D">
      <w:r>
        <w:continuationSeparator/>
      </w:r>
    </w:p>
    <w:p w:rsidR="005D745F" w:rsidRDefault="005D7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5D745F" w:rsidTr="00342857">
      <w:tc>
        <w:tcPr>
          <w:tcW w:w="4933" w:type="dxa"/>
          <w:tcBorders>
            <w:top w:val="nil"/>
            <w:left w:val="nil"/>
            <w:bottom w:val="nil"/>
            <w:right w:val="nil"/>
          </w:tcBorders>
          <w:vAlign w:val="bottom"/>
        </w:tcPr>
        <w:p w:rsidR="005D745F" w:rsidRDefault="005D745F" w:rsidP="00E80FBD">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rsidR="005D745F" w:rsidRPr="00A54FFB" w:rsidRDefault="005D745F" w:rsidP="00C40A81">
          <w:pPr>
            <w:pStyle w:val="FusszeilePfad"/>
            <w:rPr>
              <w:szCs w:val="11"/>
            </w:rPr>
          </w:pPr>
          <w:r>
            <w:rPr>
              <w:szCs w:val="11"/>
            </w:rPr>
            <w:fldChar w:fldCharType="begin"/>
          </w:r>
          <w:r>
            <w:rPr>
              <w:szCs w:val="11"/>
            </w:rPr>
            <w:instrText xml:space="preserve"> SUBJECT   \* MERGEFORMAT </w:instrText>
          </w:r>
          <w:r>
            <w:rPr>
              <w:szCs w:val="11"/>
            </w:rPr>
            <w:fldChar w:fldCharType="separate"/>
          </w:r>
          <w:r w:rsidR="007F1324">
            <w:rPr>
              <w:szCs w:val="11"/>
            </w:rPr>
            <w:t>05.11.2018/</w:t>
          </w:r>
          <w:r>
            <w:rPr>
              <w:szCs w:val="11"/>
            </w:rPr>
            <w:fldChar w:fldCharType="end"/>
          </w:r>
          <w:r>
            <w:rPr>
              <w:szCs w:val="11"/>
            </w:rPr>
            <w:fldChar w:fldCharType="begin"/>
          </w:r>
          <w:r>
            <w:rPr>
              <w:szCs w:val="11"/>
            </w:rPr>
            <w:instrText xml:space="preserve"> TITLE   \* MERGEFORMAT </w:instrText>
          </w:r>
          <w:r>
            <w:rPr>
              <w:szCs w:val="11"/>
            </w:rPr>
            <w:fldChar w:fldCharType="separate"/>
          </w:r>
          <w:r w:rsidR="007F1324">
            <w:rPr>
              <w:szCs w:val="11"/>
            </w:rPr>
            <w:t>Vorlage_Selbstdeklaration-Einladungs-,offenes-+selektives-Verfahren-Architektur</w:t>
          </w:r>
          <w:r>
            <w:rPr>
              <w:szCs w:val="11"/>
            </w:rPr>
            <w:fldChar w:fldCharType="end"/>
          </w:r>
          <w:r>
            <w:rPr>
              <w:szCs w:val="11"/>
            </w:rPr>
            <w:br/>
          </w:r>
          <w:r>
            <w:rPr>
              <w:szCs w:val="11"/>
            </w:rPr>
            <w:fldChar w:fldCharType="begin"/>
          </w:r>
          <w:r>
            <w:rPr>
              <w:szCs w:val="11"/>
            </w:rPr>
            <w:instrText xml:space="preserve"> COMMENTS   \* MERGEFORMAT </w:instrText>
          </w:r>
          <w:r>
            <w:rPr>
              <w:szCs w:val="11"/>
            </w:rPr>
            <w:fldChar w:fldCharType="separate"/>
          </w:r>
          <w:r w:rsidR="007F1324">
            <w:rPr>
              <w:szCs w:val="11"/>
            </w:rPr>
            <w:t>M-System Nr. 239</w:t>
          </w:r>
          <w:r>
            <w:rPr>
              <w:szCs w:val="11"/>
            </w:rPr>
            <w:fldChar w:fldCharType="end"/>
          </w:r>
        </w:p>
      </w:tc>
      <w:tc>
        <w:tcPr>
          <w:tcW w:w="511" w:type="dxa"/>
          <w:tcBorders>
            <w:top w:val="nil"/>
            <w:left w:val="nil"/>
            <w:bottom w:val="nil"/>
            <w:right w:val="nil"/>
          </w:tcBorders>
          <w:vAlign w:val="bottom"/>
        </w:tcPr>
        <w:p w:rsidR="005D745F" w:rsidRDefault="005D745F" w:rsidP="00E80FBD">
          <w:pPr>
            <w:pStyle w:val="Fuzeile"/>
          </w:pPr>
        </w:p>
      </w:tc>
      <w:tc>
        <w:tcPr>
          <w:tcW w:w="624" w:type="dxa"/>
          <w:tcBorders>
            <w:top w:val="nil"/>
            <w:left w:val="nil"/>
            <w:bottom w:val="nil"/>
            <w:right w:val="nil"/>
          </w:tcBorders>
          <w:vAlign w:val="bottom"/>
        </w:tcPr>
        <w:p w:rsidR="005D745F" w:rsidRDefault="005D745F" w:rsidP="00E80FBD">
          <w:pPr>
            <w:pStyle w:val="Fuzeile"/>
          </w:pPr>
          <w:r>
            <w:rPr>
              <w:noProof/>
            </w:rPr>
            <w:drawing>
              <wp:inline distT="0" distB="0" distL="0" distR="0" wp14:anchorId="3A24B257" wp14:editId="3A24B258">
                <wp:extent cx="381000" cy="352425"/>
                <wp:effectExtent l="19050" t="0" r="0" b="0"/>
                <wp:docPr id="29" name="Bild 3" descr="2006_FussQM 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2006_FussQM UM"/>
                        <pic:cNvPicPr>
                          <a:picLocks noChangeAspect="1" noChangeArrowheads="1"/>
                        </pic:cNvPicPr>
                      </pic:nvPicPr>
                      <pic:blipFill>
                        <a:blip r:embed="rId1"/>
                        <a:srcRect/>
                        <a:stretch>
                          <a:fillRect/>
                        </a:stretch>
                      </pic:blipFill>
                      <pic:spPr bwMode="auto">
                        <a:xfrm>
                          <a:off x="0" y="0"/>
                          <a:ext cx="381000" cy="352425"/>
                        </a:xfrm>
                        <a:prstGeom prst="rect">
                          <a:avLst/>
                        </a:prstGeom>
                        <a:noFill/>
                        <a:ln w="9525">
                          <a:noFill/>
                          <a:miter lim="800000"/>
                          <a:headEnd/>
                          <a:tailEnd/>
                        </a:ln>
                      </pic:spPr>
                    </pic:pic>
                  </a:graphicData>
                </a:graphic>
              </wp:inline>
            </w:drawing>
          </w:r>
        </w:p>
      </w:tc>
    </w:tr>
  </w:tbl>
  <w:p w:rsidR="005D745F" w:rsidRDefault="005D74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8D1" w:rsidRDefault="007E18D1" w:rsidP="007E18D1">
    <w:pPr>
      <w:pStyle w:val="Fuzeile"/>
    </w:pPr>
    <w:r>
      <w:t xml:space="preserve">***** Die Bewerbenden/Anbietenden erklären sich mit Angabe der Auskunftspersonen damit einverstanden, dass bei diesen  </w:t>
    </w:r>
  </w:p>
  <w:p w:rsidR="007E18D1" w:rsidRDefault="007E18D1" w:rsidP="007E18D1">
    <w:pPr>
      <w:pStyle w:val="Fuzeile"/>
    </w:pPr>
    <w:r>
      <w:t xml:space="preserve">        durch das AHB Referenzen eingeholt werden können. Sie sind verantwortlich für die Aktualität und Richtigkeit der </w:t>
    </w:r>
  </w:p>
  <w:p w:rsidR="007E18D1" w:rsidRDefault="007E18D1" w:rsidP="007E18D1">
    <w:pPr>
      <w:pStyle w:val="Fuzeile"/>
    </w:pPr>
    <w:r>
      <w:t xml:space="preserve">        Angaben. Falsche, unvollständige oder nicht mehr gültige Angaben werden nicht nachgefordert und führen allenfalls zum</w:t>
    </w:r>
  </w:p>
  <w:p w:rsidR="007E18D1" w:rsidRDefault="007E18D1" w:rsidP="007E18D1">
    <w:pPr>
      <w:pStyle w:val="Fuzeile"/>
    </w:pPr>
    <w:r>
      <w:t xml:space="preserve">        Ausschluss des Anbieters (Eignungskriterien) oder werden entsprechend bewertet (Zuschlagskriterien).</w:t>
    </w:r>
  </w:p>
  <w:p w:rsidR="005D745F" w:rsidRPr="007E18D1" w:rsidRDefault="005D745F" w:rsidP="007E18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45F" w:rsidRDefault="005D745F" w:rsidP="009F112D">
      <w:r>
        <w:separator/>
      </w:r>
    </w:p>
    <w:p w:rsidR="005D745F" w:rsidRDefault="005D745F"/>
  </w:footnote>
  <w:footnote w:type="continuationSeparator" w:id="0">
    <w:p w:rsidR="005D745F" w:rsidRDefault="005D745F" w:rsidP="009F112D">
      <w:r>
        <w:continuationSeparator/>
      </w:r>
    </w:p>
    <w:p w:rsidR="005D745F" w:rsidRDefault="005D74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5D745F">
      <w:tc>
        <w:tcPr>
          <w:tcW w:w="7258" w:type="dxa"/>
        </w:tcPr>
        <w:p w:rsidR="005D745F" w:rsidRDefault="005D745F" w:rsidP="00E80FBD">
          <w:pPr>
            <w:pStyle w:val="Kopfzeile"/>
          </w:pPr>
          <w:r>
            <w:rPr>
              <w:noProof/>
            </w:rPr>
            <w:drawing>
              <wp:inline distT="0" distB="0" distL="0" distR="0" wp14:anchorId="3A24B253" wp14:editId="3A24B254">
                <wp:extent cx="1647825" cy="276225"/>
                <wp:effectExtent l="19050" t="0" r="9525" b="0"/>
                <wp:docPr id="27" name="Bild 1"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5D745F" w:rsidRDefault="005D745F"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2201F9">
            <w:rPr>
              <w:rStyle w:val="Seitenzahl"/>
              <w:noProof/>
            </w:rPr>
            <w:t>6</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2201F9">
            <w:rPr>
              <w:rStyle w:val="Seitenzahl"/>
              <w:noProof/>
            </w:rPr>
            <w:t>6</w:t>
          </w:r>
          <w:r>
            <w:rPr>
              <w:rStyle w:val="Seitenzahl"/>
            </w:rPr>
            <w:fldChar w:fldCharType="end"/>
          </w:r>
        </w:p>
      </w:tc>
    </w:tr>
  </w:tbl>
  <w:p w:rsidR="005D745F" w:rsidRDefault="005D745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680" w:type="dxa"/>
      <w:tblLayout w:type="fixed"/>
      <w:tblCellMar>
        <w:left w:w="0" w:type="dxa"/>
        <w:right w:w="0" w:type="dxa"/>
      </w:tblCellMar>
      <w:tblLook w:val="01E0" w:firstRow="1" w:lastRow="1" w:firstColumn="1" w:lastColumn="1" w:noHBand="0" w:noVBand="0"/>
    </w:tblPr>
    <w:tblGrid>
      <w:gridCol w:w="7258"/>
      <w:gridCol w:w="3062"/>
    </w:tblGrid>
    <w:tr w:rsidR="005D745F" w:rsidRPr="00D85DF8">
      <w:tc>
        <w:tcPr>
          <w:tcW w:w="7258" w:type="dxa"/>
        </w:tcPr>
        <w:p w:rsidR="005D745F" w:rsidRDefault="005D745F" w:rsidP="00E80FBD">
          <w:pPr>
            <w:pStyle w:val="Kopfzeile"/>
          </w:pPr>
          <w:r>
            <w:rPr>
              <w:noProof/>
            </w:rPr>
            <w:drawing>
              <wp:inline distT="0" distB="0" distL="0" distR="0" wp14:anchorId="3A24B255" wp14:editId="3A24B256">
                <wp:extent cx="1647825" cy="276225"/>
                <wp:effectExtent l="19050" t="0" r="9525" b="0"/>
                <wp:docPr id="28" name="Bild 2"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5D745F" w:rsidRDefault="005D745F" w:rsidP="00E80FBD">
          <w:pPr>
            <w:pStyle w:val="Kopfzeile"/>
          </w:pPr>
          <w:r>
            <w:t>Stadt Zürich</w:t>
          </w:r>
          <w:r>
            <w:br/>
            <w:t>Amt für Hochbauten</w:t>
          </w:r>
          <w:r>
            <w:br/>
            <w:t>Lindenhofstrasse 21</w:t>
          </w:r>
          <w:r>
            <w:br/>
            <w:t>Postfach, 8021 Zürich</w:t>
          </w:r>
        </w:p>
        <w:p w:rsidR="005D745F" w:rsidRDefault="005D745F" w:rsidP="00E80FBD">
          <w:pPr>
            <w:pStyle w:val="Kopfzeile"/>
          </w:pPr>
        </w:p>
        <w:p w:rsidR="005D745F" w:rsidRPr="00E7303D" w:rsidRDefault="005D745F" w:rsidP="00E7303D">
          <w:pPr>
            <w:pStyle w:val="Kopfzeile"/>
          </w:pPr>
          <w:r>
            <w:t xml:space="preserve">+41 </w:t>
          </w:r>
          <w:r w:rsidRPr="00E7303D">
            <w:t>44 412 11 11</w:t>
          </w:r>
          <w:r w:rsidRPr="00E7303D">
            <w:br/>
            <w:t>www.stadt-zuerich.ch/hochbau</w:t>
          </w:r>
        </w:p>
      </w:tc>
    </w:tr>
  </w:tbl>
  <w:p w:rsidR="005D745F" w:rsidRPr="00E7303D" w:rsidRDefault="005D745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5D745F">
      <w:tc>
        <w:tcPr>
          <w:tcW w:w="7258" w:type="dxa"/>
        </w:tcPr>
        <w:p w:rsidR="005D745F" w:rsidRDefault="005D745F" w:rsidP="00E80FBD">
          <w:pPr>
            <w:pStyle w:val="Kopfzeile"/>
          </w:pPr>
          <w:r>
            <w:rPr>
              <w:noProof/>
            </w:rPr>
            <w:drawing>
              <wp:inline distT="0" distB="0" distL="0" distR="0" wp14:anchorId="3A24B259" wp14:editId="3A24B25A">
                <wp:extent cx="1647825" cy="276225"/>
                <wp:effectExtent l="19050" t="0" r="9525" b="0"/>
                <wp:docPr id="12" name="Bild 4" descr="logo_stzh_AHB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_stzh_AHB_sw_pos_3"/>
                        <pic:cNvPicPr>
                          <a:picLocks noChangeAspect="1" noChangeArrowheads="1"/>
                        </pic:cNvPicPr>
                      </pic:nvPicPr>
                      <pic:blipFill>
                        <a:blip r:embed="rId1"/>
                        <a:srcRect/>
                        <a:stretch>
                          <a:fillRect/>
                        </a:stretch>
                      </pic:blipFill>
                      <pic:spPr bwMode="auto">
                        <a:xfrm>
                          <a:off x="0" y="0"/>
                          <a:ext cx="1647825" cy="276225"/>
                        </a:xfrm>
                        <a:prstGeom prst="rect">
                          <a:avLst/>
                        </a:prstGeom>
                        <a:noFill/>
                        <a:ln w="9525">
                          <a:noFill/>
                          <a:miter lim="800000"/>
                          <a:headEnd/>
                          <a:tailEnd/>
                        </a:ln>
                      </pic:spPr>
                    </pic:pic>
                  </a:graphicData>
                </a:graphic>
              </wp:inline>
            </w:drawing>
          </w:r>
        </w:p>
      </w:tc>
      <w:tc>
        <w:tcPr>
          <w:tcW w:w="3062" w:type="dxa"/>
        </w:tcPr>
        <w:p w:rsidR="005D745F" w:rsidRDefault="005D745F"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2201F9">
            <w:rPr>
              <w:rStyle w:val="Seitenzahl"/>
              <w:noProof/>
            </w:rPr>
            <w:t>5</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2201F9">
            <w:rPr>
              <w:rStyle w:val="Seitenzahl"/>
              <w:noProof/>
            </w:rPr>
            <w:t>6</w:t>
          </w:r>
          <w:r>
            <w:rPr>
              <w:rStyle w:val="Seitenzahl"/>
            </w:rPr>
            <w:fldChar w:fldCharType="end"/>
          </w:r>
        </w:p>
      </w:tc>
    </w:tr>
  </w:tbl>
  <w:p w:rsidR="005D745F" w:rsidRDefault="005D74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E25617"/>
    <w:multiLevelType w:val="hybridMultilevel"/>
    <w:tmpl w:val="53BA6BC6"/>
    <w:lvl w:ilvl="0" w:tplc="08070001">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57E"/>
    <w:rsid w:val="00005A14"/>
    <w:rsid w:val="00005C41"/>
    <w:rsid w:val="00011B1F"/>
    <w:rsid w:val="00014387"/>
    <w:rsid w:val="0001656E"/>
    <w:rsid w:val="00017A1B"/>
    <w:rsid w:val="00017ADD"/>
    <w:rsid w:val="00025E6A"/>
    <w:rsid w:val="00030279"/>
    <w:rsid w:val="00035B11"/>
    <w:rsid w:val="00045839"/>
    <w:rsid w:val="0004605D"/>
    <w:rsid w:val="000551CB"/>
    <w:rsid w:val="00055692"/>
    <w:rsid w:val="000607AB"/>
    <w:rsid w:val="00061497"/>
    <w:rsid w:val="000615E4"/>
    <w:rsid w:val="00061CD0"/>
    <w:rsid w:val="00065251"/>
    <w:rsid w:val="00077E33"/>
    <w:rsid w:val="00081C19"/>
    <w:rsid w:val="0008484F"/>
    <w:rsid w:val="00087B4A"/>
    <w:rsid w:val="000936C3"/>
    <w:rsid w:val="00093850"/>
    <w:rsid w:val="000A32B6"/>
    <w:rsid w:val="000A6EA0"/>
    <w:rsid w:val="000B7B1C"/>
    <w:rsid w:val="000C0CD9"/>
    <w:rsid w:val="000C13D2"/>
    <w:rsid w:val="000C43FF"/>
    <w:rsid w:val="000C5368"/>
    <w:rsid w:val="000C64BB"/>
    <w:rsid w:val="000C7CDA"/>
    <w:rsid w:val="000D54E4"/>
    <w:rsid w:val="000D7C92"/>
    <w:rsid w:val="000D7CE7"/>
    <w:rsid w:val="000F0630"/>
    <w:rsid w:val="00101DB0"/>
    <w:rsid w:val="001153D0"/>
    <w:rsid w:val="00117EE2"/>
    <w:rsid w:val="0012506E"/>
    <w:rsid w:val="00127E3A"/>
    <w:rsid w:val="00130872"/>
    <w:rsid w:val="00130937"/>
    <w:rsid w:val="00136807"/>
    <w:rsid w:val="00136A40"/>
    <w:rsid w:val="00137B9B"/>
    <w:rsid w:val="001414B5"/>
    <w:rsid w:val="001637F9"/>
    <w:rsid w:val="001727B0"/>
    <w:rsid w:val="00173666"/>
    <w:rsid w:val="00175780"/>
    <w:rsid w:val="00177D73"/>
    <w:rsid w:val="0019104C"/>
    <w:rsid w:val="00192196"/>
    <w:rsid w:val="00194B10"/>
    <w:rsid w:val="001957D6"/>
    <w:rsid w:val="00196CB7"/>
    <w:rsid w:val="00196FA2"/>
    <w:rsid w:val="001A1623"/>
    <w:rsid w:val="001A5CE0"/>
    <w:rsid w:val="001B0E17"/>
    <w:rsid w:val="001B2449"/>
    <w:rsid w:val="001C11C7"/>
    <w:rsid w:val="001C753B"/>
    <w:rsid w:val="001D018C"/>
    <w:rsid w:val="001D57D7"/>
    <w:rsid w:val="001E272A"/>
    <w:rsid w:val="001E2992"/>
    <w:rsid w:val="001E754B"/>
    <w:rsid w:val="00203C65"/>
    <w:rsid w:val="00203FAE"/>
    <w:rsid w:val="002050A2"/>
    <w:rsid w:val="0021498A"/>
    <w:rsid w:val="002177CA"/>
    <w:rsid w:val="00220178"/>
    <w:rsid w:val="002201F9"/>
    <w:rsid w:val="00227490"/>
    <w:rsid w:val="00240B90"/>
    <w:rsid w:val="00246000"/>
    <w:rsid w:val="00250B0B"/>
    <w:rsid w:val="00251A06"/>
    <w:rsid w:val="002549FB"/>
    <w:rsid w:val="00255646"/>
    <w:rsid w:val="002577F8"/>
    <w:rsid w:val="002630E2"/>
    <w:rsid w:val="002642E2"/>
    <w:rsid w:val="002660D8"/>
    <w:rsid w:val="00267A09"/>
    <w:rsid w:val="0027263B"/>
    <w:rsid w:val="0027609F"/>
    <w:rsid w:val="002813E6"/>
    <w:rsid w:val="00281F46"/>
    <w:rsid w:val="00283AA8"/>
    <w:rsid w:val="00283F06"/>
    <w:rsid w:val="0028567A"/>
    <w:rsid w:val="00291B3F"/>
    <w:rsid w:val="00293FDC"/>
    <w:rsid w:val="00294172"/>
    <w:rsid w:val="00295D96"/>
    <w:rsid w:val="00295F96"/>
    <w:rsid w:val="00296B35"/>
    <w:rsid w:val="002A0863"/>
    <w:rsid w:val="002A3D61"/>
    <w:rsid w:val="002A652A"/>
    <w:rsid w:val="002A7571"/>
    <w:rsid w:val="002A76F8"/>
    <w:rsid w:val="002B0B57"/>
    <w:rsid w:val="002B1CC0"/>
    <w:rsid w:val="002B250F"/>
    <w:rsid w:val="002B54D0"/>
    <w:rsid w:val="002C19CB"/>
    <w:rsid w:val="002C1CC2"/>
    <w:rsid w:val="002C5F66"/>
    <w:rsid w:val="002C757C"/>
    <w:rsid w:val="002D1F27"/>
    <w:rsid w:val="002E6887"/>
    <w:rsid w:val="002F321F"/>
    <w:rsid w:val="002F79A2"/>
    <w:rsid w:val="002F7A90"/>
    <w:rsid w:val="00303691"/>
    <w:rsid w:val="0031121E"/>
    <w:rsid w:val="0032214F"/>
    <w:rsid w:val="00322561"/>
    <w:rsid w:val="00323C9F"/>
    <w:rsid w:val="00340298"/>
    <w:rsid w:val="00340ABD"/>
    <w:rsid w:val="00341F0B"/>
    <w:rsid w:val="00342857"/>
    <w:rsid w:val="00343F29"/>
    <w:rsid w:val="00344911"/>
    <w:rsid w:val="00351599"/>
    <w:rsid w:val="003549A1"/>
    <w:rsid w:val="0035665F"/>
    <w:rsid w:val="00361D73"/>
    <w:rsid w:val="0036355B"/>
    <w:rsid w:val="0038362E"/>
    <w:rsid w:val="003861CE"/>
    <w:rsid w:val="00386368"/>
    <w:rsid w:val="00386459"/>
    <w:rsid w:val="00386E29"/>
    <w:rsid w:val="003A134E"/>
    <w:rsid w:val="003A30B2"/>
    <w:rsid w:val="003A6E7B"/>
    <w:rsid w:val="003B01AA"/>
    <w:rsid w:val="003B7826"/>
    <w:rsid w:val="003C6D19"/>
    <w:rsid w:val="003E1253"/>
    <w:rsid w:val="003F1917"/>
    <w:rsid w:val="003F41D8"/>
    <w:rsid w:val="003F41F8"/>
    <w:rsid w:val="003F591D"/>
    <w:rsid w:val="003F7269"/>
    <w:rsid w:val="00400FFA"/>
    <w:rsid w:val="00401CBA"/>
    <w:rsid w:val="00404894"/>
    <w:rsid w:val="00407686"/>
    <w:rsid w:val="004105B0"/>
    <w:rsid w:val="00414C14"/>
    <w:rsid w:val="00417DFB"/>
    <w:rsid w:val="00422222"/>
    <w:rsid w:val="0042223F"/>
    <w:rsid w:val="00423008"/>
    <w:rsid w:val="00433572"/>
    <w:rsid w:val="0043492F"/>
    <w:rsid w:val="00441DAC"/>
    <w:rsid w:val="004446CA"/>
    <w:rsid w:val="00446E4A"/>
    <w:rsid w:val="004528B5"/>
    <w:rsid w:val="00457F6D"/>
    <w:rsid w:val="00460022"/>
    <w:rsid w:val="00463783"/>
    <w:rsid w:val="00463D93"/>
    <w:rsid w:val="00471FCE"/>
    <w:rsid w:val="0047406E"/>
    <w:rsid w:val="0047756F"/>
    <w:rsid w:val="00493EDE"/>
    <w:rsid w:val="004972AA"/>
    <w:rsid w:val="004A14D2"/>
    <w:rsid w:val="004A33D3"/>
    <w:rsid w:val="004A4FE0"/>
    <w:rsid w:val="004A77DC"/>
    <w:rsid w:val="004B44EA"/>
    <w:rsid w:val="004C1673"/>
    <w:rsid w:val="004C5390"/>
    <w:rsid w:val="004C576F"/>
    <w:rsid w:val="004D23DF"/>
    <w:rsid w:val="004E4728"/>
    <w:rsid w:val="004E62C2"/>
    <w:rsid w:val="004F2CD6"/>
    <w:rsid w:val="004F78BA"/>
    <w:rsid w:val="004F7A23"/>
    <w:rsid w:val="0050050B"/>
    <w:rsid w:val="005031A8"/>
    <w:rsid w:val="00504CDB"/>
    <w:rsid w:val="00511250"/>
    <w:rsid w:val="005112EA"/>
    <w:rsid w:val="00511634"/>
    <w:rsid w:val="00511764"/>
    <w:rsid w:val="0052544A"/>
    <w:rsid w:val="00525F15"/>
    <w:rsid w:val="00526748"/>
    <w:rsid w:val="00527337"/>
    <w:rsid w:val="0053208A"/>
    <w:rsid w:val="00532433"/>
    <w:rsid w:val="00535A34"/>
    <w:rsid w:val="00536B49"/>
    <w:rsid w:val="005376B9"/>
    <w:rsid w:val="00540DFD"/>
    <w:rsid w:val="0054322A"/>
    <w:rsid w:val="00547358"/>
    <w:rsid w:val="00547692"/>
    <w:rsid w:val="00550068"/>
    <w:rsid w:val="0055006D"/>
    <w:rsid w:val="00552E8D"/>
    <w:rsid w:val="00563D7A"/>
    <w:rsid w:val="00570F4D"/>
    <w:rsid w:val="00575828"/>
    <w:rsid w:val="00584894"/>
    <w:rsid w:val="0059012E"/>
    <w:rsid w:val="00596703"/>
    <w:rsid w:val="00596B96"/>
    <w:rsid w:val="005A19BD"/>
    <w:rsid w:val="005B1448"/>
    <w:rsid w:val="005B6FD9"/>
    <w:rsid w:val="005B7D1A"/>
    <w:rsid w:val="005C1A05"/>
    <w:rsid w:val="005D2E4E"/>
    <w:rsid w:val="005D5BE9"/>
    <w:rsid w:val="005D745F"/>
    <w:rsid w:val="005E002E"/>
    <w:rsid w:val="005E13AD"/>
    <w:rsid w:val="005E15E7"/>
    <w:rsid w:val="005E202B"/>
    <w:rsid w:val="005E4FD3"/>
    <w:rsid w:val="005E596A"/>
    <w:rsid w:val="005F2C62"/>
    <w:rsid w:val="005F2F3D"/>
    <w:rsid w:val="005F468E"/>
    <w:rsid w:val="005F482A"/>
    <w:rsid w:val="005F6BBD"/>
    <w:rsid w:val="0060157F"/>
    <w:rsid w:val="006046EC"/>
    <w:rsid w:val="00607F8C"/>
    <w:rsid w:val="00611AF8"/>
    <w:rsid w:val="00617482"/>
    <w:rsid w:val="006215F6"/>
    <w:rsid w:val="00621FA7"/>
    <w:rsid w:val="00622B03"/>
    <w:rsid w:val="00624D4D"/>
    <w:rsid w:val="00635809"/>
    <w:rsid w:val="00636A53"/>
    <w:rsid w:val="006402BB"/>
    <w:rsid w:val="00643FAA"/>
    <w:rsid w:val="00644E8B"/>
    <w:rsid w:val="006508B5"/>
    <w:rsid w:val="00660DDB"/>
    <w:rsid w:val="0067009D"/>
    <w:rsid w:val="00671994"/>
    <w:rsid w:val="00672DAD"/>
    <w:rsid w:val="00683260"/>
    <w:rsid w:val="006835D1"/>
    <w:rsid w:val="00685C53"/>
    <w:rsid w:val="00694E6B"/>
    <w:rsid w:val="0069771F"/>
    <w:rsid w:val="00697835"/>
    <w:rsid w:val="006B632D"/>
    <w:rsid w:val="006C2504"/>
    <w:rsid w:val="006C3C52"/>
    <w:rsid w:val="006D0EB3"/>
    <w:rsid w:val="006D35C4"/>
    <w:rsid w:val="006E1853"/>
    <w:rsid w:val="006E329C"/>
    <w:rsid w:val="006E750F"/>
    <w:rsid w:val="006F1B0E"/>
    <w:rsid w:val="006F37AB"/>
    <w:rsid w:val="006F3E9D"/>
    <w:rsid w:val="0070073D"/>
    <w:rsid w:val="0070472F"/>
    <w:rsid w:val="00714ACE"/>
    <w:rsid w:val="00726587"/>
    <w:rsid w:val="00727A77"/>
    <w:rsid w:val="00732C84"/>
    <w:rsid w:val="007346BA"/>
    <w:rsid w:val="00736BC7"/>
    <w:rsid w:val="0073736B"/>
    <w:rsid w:val="0073799F"/>
    <w:rsid w:val="007425F5"/>
    <w:rsid w:val="00751FF6"/>
    <w:rsid w:val="00753658"/>
    <w:rsid w:val="0076249D"/>
    <w:rsid w:val="00763370"/>
    <w:rsid w:val="00763800"/>
    <w:rsid w:val="00765991"/>
    <w:rsid w:val="007764E7"/>
    <w:rsid w:val="00776C58"/>
    <w:rsid w:val="00780B4A"/>
    <w:rsid w:val="0078319B"/>
    <w:rsid w:val="00785AFB"/>
    <w:rsid w:val="007909E3"/>
    <w:rsid w:val="00791666"/>
    <w:rsid w:val="0079729A"/>
    <w:rsid w:val="007A1157"/>
    <w:rsid w:val="007A1906"/>
    <w:rsid w:val="007B1512"/>
    <w:rsid w:val="007B5BB6"/>
    <w:rsid w:val="007C047D"/>
    <w:rsid w:val="007C71AE"/>
    <w:rsid w:val="007D3DA7"/>
    <w:rsid w:val="007D48CD"/>
    <w:rsid w:val="007D686E"/>
    <w:rsid w:val="007D782D"/>
    <w:rsid w:val="007E138D"/>
    <w:rsid w:val="007E18D1"/>
    <w:rsid w:val="007E3191"/>
    <w:rsid w:val="007F1324"/>
    <w:rsid w:val="007F4B58"/>
    <w:rsid w:val="007F4E75"/>
    <w:rsid w:val="008046F9"/>
    <w:rsid w:val="008072C2"/>
    <w:rsid w:val="008105A3"/>
    <w:rsid w:val="00813F0D"/>
    <w:rsid w:val="00816AB6"/>
    <w:rsid w:val="008203ED"/>
    <w:rsid w:val="008235CF"/>
    <w:rsid w:val="0082684A"/>
    <w:rsid w:val="008275D1"/>
    <w:rsid w:val="00827A1E"/>
    <w:rsid w:val="00827A72"/>
    <w:rsid w:val="00833B9A"/>
    <w:rsid w:val="00846EC0"/>
    <w:rsid w:val="00851BF0"/>
    <w:rsid w:val="00853423"/>
    <w:rsid w:val="00854656"/>
    <w:rsid w:val="008548E4"/>
    <w:rsid w:val="00854E04"/>
    <w:rsid w:val="008556C4"/>
    <w:rsid w:val="00860BFA"/>
    <w:rsid w:val="00861C90"/>
    <w:rsid w:val="0087098A"/>
    <w:rsid w:val="00873E77"/>
    <w:rsid w:val="00876C2E"/>
    <w:rsid w:val="00881987"/>
    <w:rsid w:val="00883236"/>
    <w:rsid w:val="00884123"/>
    <w:rsid w:val="0089010B"/>
    <w:rsid w:val="0089232D"/>
    <w:rsid w:val="00897160"/>
    <w:rsid w:val="008977DD"/>
    <w:rsid w:val="008A028E"/>
    <w:rsid w:val="008A4444"/>
    <w:rsid w:val="008A6B31"/>
    <w:rsid w:val="008A6BF0"/>
    <w:rsid w:val="008A7CE4"/>
    <w:rsid w:val="008C28DA"/>
    <w:rsid w:val="008C4F17"/>
    <w:rsid w:val="008D0BDD"/>
    <w:rsid w:val="008D57C6"/>
    <w:rsid w:val="008D5B33"/>
    <w:rsid w:val="008D6E78"/>
    <w:rsid w:val="008E1224"/>
    <w:rsid w:val="008E5BE8"/>
    <w:rsid w:val="008F7A39"/>
    <w:rsid w:val="008F7BC4"/>
    <w:rsid w:val="00902BDE"/>
    <w:rsid w:val="00905D40"/>
    <w:rsid w:val="00911C76"/>
    <w:rsid w:val="00917785"/>
    <w:rsid w:val="009231B8"/>
    <w:rsid w:val="00923592"/>
    <w:rsid w:val="00925220"/>
    <w:rsid w:val="00932E39"/>
    <w:rsid w:val="00934FAA"/>
    <w:rsid w:val="00935E1E"/>
    <w:rsid w:val="00942547"/>
    <w:rsid w:val="00944DFC"/>
    <w:rsid w:val="009451F2"/>
    <w:rsid w:val="00950C93"/>
    <w:rsid w:val="00952816"/>
    <w:rsid w:val="00954134"/>
    <w:rsid w:val="0095433C"/>
    <w:rsid w:val="00954518"/>
    <w:rsid w:val="00957935"/>
    <w:rsid w:val="009635B6"/>
    <w:rsid w:val="00966052"/>
    <w:rsid w:val="00974114"/>
    <w:rsid w:val="00980DBF"/>
    <w:rsid w:val="00984C60"/>
    <w:rsid w:val="00994843"/>
    <w:rsid w:val="00994AD3"/>
    <w:rsid w:val="00997D2D"/>
    <w:rsid w:val="009A65C6"/>
    <w:rsid w:val="009B056C"/>
    <w:rsid w:val="009B1695"/>
    <w:rsid w:val="009B18F5"/>
    <w:rsid w:val="009B2D85"/>
    <w:rsid w:val="009D2E72"/>
    <w:rsid w:val="009D3293"/>
    <w:rsid w:val="009D4FDA"/>
    <w:rsid w:val="009D52D6"/>
    <w:rsid w:val="009E09A0"/>
    <w:rsid w:val="009E1E7F"/>
    <w:rsid w:val="009F112D"/>
    <w:rsid w:val="00A026A3"/>
    <w:rsid w:val="00A036B8"/>
    <w:rsid w:val="00A12C0B"/>
    <w:rsid w:val="00A16608"/>
    <w:rsid w:val="00A169E4"/>
    <w:rsid w:val="00A23160"/>
    <w:rsid w:val="00A2792B"/>
    <w:rsid w:val="00A27BF6"/>
    <w:rsid w:val="00A305D1"/>
    <w:rsid w:val="00A3092F"/>
    <w:rsid w:val="00A363E7"/>
    <w:rsid w:val="00A4141C"/>
    <w:rsid w:val="00A4278A"/>
    <w:rsid w:val="00A45763"/>
    <w:rsid w:val="00A53E64"/>
    <w:rsid w:val="00A54FFB"/>
    <w:rsid w:val="00A61BCB"/>
    <w:rsid w:val="00A664D5"/>
    <w:rsid w:val="00A7138B"/>
    <w:rsid w:val="00A713DE"/>
    <w:rsid w:val="00A72804"/>
    <w:rsid w:val="00A836FC"/>
    <w:rsid w:val="00A85404"/>
    <w:rsid w:val="00A87B02"/>
    <w:rsid w:val="00A87CA1"/>
    <w:rsid w:val="00A92CBC"/>
    <w:rsid w:val="00A96754"/>
    <w:rsid w:val="00AA17F8"/>
    <w:rsid w:val="00AA324F"/>
    <w:rsid w:val="00AB1AE1"/>
    <w:rsid w:val="00AB49B9"/>
    <w:rsid w:val="00AB5363"/>
    <w:rsid w:val="00AC0AEC"/>
    <w:rsid w:val="00AC47E7"/>
    <w:rsid w:val="00AC5442"/>
    <w:rsid w:val="00AD2B80"/>
    <w:rsid w:val="00AE1C25"/>
    <w:rsid w:val="00AE3FE4"/>
    <w:rsid w:val="00AE5ACD"/>
    <w:rsid w:val="00AF0A84"/>
    <w:rsid w:val="00AF1EB9"/>
    <w:rsid w:val="00AF49E6"/>
    <w:rsid w:val="00B01187"/>
    <w:rsid w:val="00B030C5"/>
    <w:rsid w:val="00B05214"/>
    <w:rsid w:val="00B05C71"/>
    <w:rsid w:val="00B07BFA"/>
    <w:rsid w:val="00B15493"/>
    <w:rsid w:val="00B265B6"/>
    <w:rsid w:val="00B313D6"/>
    <w:rsid w:val="00B34F38"/>
    <w:rsid w:val="00B35467"/>
    <w:rsid w:val="00B45922"/>
    <w:rsid w:val="00B5053A"/>
    <w:rsid w:val="00B51F12"/>
    <w:rsid w:val="00B521AB"/>
    <w:rsid w:val="00B5242A"/>
    <w:rsid w:val="00B670E7"/>
    <w:rsid w:val="00B67A5F"/>
    <w:rsid w:val="00B70B5E"/>
    <w:rsid w:val="00B70BE1"/>
    <w:rsid w:val="00B71CB3"/>
    <w:rsid w:val="00B73CB0"/>
    <w:rsid w:val="00B741E0"/>
    <w:rsid w:val="00B7647B"/>
    <w:rsid w:val="00B81BB5"/>
    <w:rsid w:val="00B821F9"/>
    <w:rsid w:val="00B83B32"/>
    <w:rsid w:val="00B8481B"/>
    <w:rsid w:val="00B8491B"/>
    <w:rsid w:val="00B8553A"/>
    <w:rsid w:val="00B87518"/>
    <w:rsid w:val="00B91ED0"/>
    <w:rsid w:val="00B93A5A"/>
    <w:rsid w:val="00BB2B8E"/>
    <w:rsid w:val="00BB6694"/>
    <w:rsid w:val="00BC5BB8"/>
    <w:rsid w:val="00BD0931"/>
    <w:rsid w:val="00BD657E"/>
    <w:rsid w:val="00BD66D5"/>
    <w:rsid w:val="00BD6FC5"/>
    <w:rsid w:val="00BE2917"/>
    <w:rsid w:val="00BE4E38"/>
    <w:rsid w:val="00BE5C61"/>
    <w:rsid w:val="00BE67F4"/>
    <w:rsid w:val="00BF48F8"/>
    <w:rsid w:val="00BF545F"/>
    <w:rsid w:val="00C00EDB"/>
    <w:rsid w:val="00C0271F"/>
    <w:rsid w:val="00C02772"/>
    <w:rsid w:val="00C0492A"/>
    <w:rsid w:val="00C1064F"/>
    <w:rsid w:val="00C12AD1"/>
    <w:rsid w:val="00C1446F"/>
    <w:rsid w:val="00C20B8C"/>
    <w:rsid w:val="00C31254"/>
    <w:rsid w:val="00C35D44"/>
    <w:rsid w:val="00C40A81"/>
    <w:rsid w:val="00C422FC"/>
    <w:rsid w:val="00C42D4C"/>
    <w:rsid w:val="00C54E53"/>
    <w:rsid w:val="00C60F33"/>
    <w:rsid w:val="00C62F99"/>
    <w:rsid w:val="00C63C68"/>
    <w:rsid w:val="00C715B7"/>
    <w:rsid w:val="00C730C5"/>
    <w:rsid w:val="00C74961"/>
    <w:rsid w:val="00C75932"/>
    <w:rsid w:val="00C75C48"/>
    <w:rsid w:val="00C75CD7"/>
    <w:rsid w:val="00C764FD"/>
    <w:rsid w:val="00C85FE6"/>
    <w:rsid w:val="00C90353"/>
    <w:rsid w:val="00C93C03"/>
    <w:rsid w:val="00C9529D"/>
    <w:rsid w:val="00C96CD3"/>
    <w:rsid w:val="00CA0F91"/>
    <w:rsid w:val="00CA1D66"/>
    <w:rsid w:val="00CA28B9"/>
    <w:rsid w:val="00CC0184"/>
    <w:rsid w:val="00CC2296"/>
    <w:rsid w:val="00CC29C6"/>
    <w:rsid w:val="00CC2FC5"/>
    <w:rsid w:val="00CC3ED2"/>
    <w:rsid w:val="00CD1784"/>
    <w:rsid w:val="00CD1ABF"/>
    <w:rsid w:val="00CD5BD2"/>
    <w:rsid w:val="00CD69ED"/>
    <w:rsid w:val="00CE2163"/>
    <w:rsid w:val="00CF02A9"/>
    <w:rsid w:val="00CF0E49"/>
    <w:rsid w:val="00CF43EB"/>
    <w:rsid w:val="00CF4FB2"/>
    <w:rsid w:val="00CF58A0"/>
    <w:rsid w:val="00D01805"/>
    <w:rsid w:val="00D02798"/>
    <w:rsid w:val="00D128BA"/>
    <w:rsid w:val="00D12E28"/>
    <w:rsid w:val="00D1422A"/>
    <w:rsid w:val="00D20D20"/>
    <w:rsid w:val="00D30826"/>
    <w:rsid w:val="00D322CE"/>
    <w:rsid w:val="00D40A79"/>
    <w:rsid w:val="00D410AC"/>
    <w:rsid w:val="00D4110A"/>
    <w:rsid w:val="00D430C1"/>
    <w:rsid w:val="00D51435"/>
    <w:rsid w:val="00D560FA"/>
    <w:rsid w:val="00D56C4A"/>
    <w:rsid w:val="00D60F46"/>
    <w:rsid w:val="00D67466"/>
    <w:rsid w:val="00D71343"/>
    <w:rsid w:val="00D7195C"/>
    <w:rsid w:val="00D72CCF"/>
    <w:rsid w:val="00D76079"/>
    <w:rsid w:val="00D7645E"/>
    <w:rsid w:val="00D814DE"/>
    <w:rsid w:val="00D829A4"/>
    <w:rsid w:val="00D83763"/>
    <w:rsid w:val="00D85DF8"/>
    <w:rsid w:val="00D90BB2"/>
    <w:rsid w:val="00D96761"/>
    <w:rsid w:val="00DA00BA"/>
    <w:rsid w:val="00DA24AD"/>
    <w:rsid w:val="00DA5379"/>
    <w:rsid w:val="00DA7F8F"/>
    <w:rsid w:val="00DB5C97"/>
    <w:rsid w:val="00DB7CDC"/>
    <w:rsid w:val="00DC1552"/>
    <w:rsid w:val="00DC1E06"/>
    <w:rsid w:val="00DC240A"/>
    <w:rsid w:val="00DC2CA0"/>
    <w:rsid w:val="00DD2C08"/>
    <w:rsid w:val="00DF54A0"/>
    <w:rsid w:val="00E00810"/>
    <w:rsid w:val="00E013D7"/>
    <w:rsid w:val="00E031A8"/>
    <w:rsid w:val="00E0369E"/>
    <w:rsid w:val="00E049C8"/>
    <w:rsid w:val="00E12B57"/>
    <w:rsid w:val="00E13D6F"/>
    <w:rsid w:val="00E14CF8"/>
    <w:rsid w:val="00E172DB"/>
    <w:rsid w:val="00E2112B"/>
    <w:rsid w:val="00E21B74"/>
    <w:rsid w:val="00E302B6"/>
    <w:rsid w:val="00E31810"/>
    <w:rsid w:val="00E346D1"/>
    <w:rsid w:val="00E36B16"/>
    <w:rsid w:val="00E37F32"/>
    <w:rsid w:val="00E52B29"/>
    <w:rsid w:val="00E60A5A"/>
    <w:rsid w:val="00E63604"/>
    <w:rsid w:val="00E640F0"/>
    <w:rsid w:val="00E643A9"/>
    <w:rsid w:val="00E70028"/>
    <w:rsid w:val="00E7303D"/>
    <w:rsid w:val="00E74F35"/>
    <w:rsid w:val="00E8003C"/>
    <w:rsid w:val="00E801D7"/>
    <w:rsid w:val="00E80FBD"/>
    <w:rsid w:val="00E84CDC"/>
    <w:rsid w:val="00E90178"/>
    <w:rsid w:val="00E91FA6"/>
    <w:rsid w:val="00E931C1"/>
    <w:rsid w:val="00E93538"/>
    <w:rsid w:val="00E95F97"/>
    <w:rsid w:val="00E9753A"/>
    <w:rsid w:val="00EA2A49"/>
    <w:rsid w:val="00EA4959"/>
    <w:rsid w:val="00EB2FB7"/>
    <w:rsid w:val="00EC38F7"/>
    <w:rsid w:val="00EC4CD5"/>
    <w:rsid w:val="00EC575D"/>
    <w:rsid w:val="00EC61FC"/>
    <w:rsid w:val="00EC7A57"/>
    <w:rsid w:val="00ED6A9E"/>
    <w:rsid w:val="00EE1640"/>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3369"/>
    <w:rsid w:val="00F36277"/>
    <w:rsid w:val="00F405F3"/>
    <w:rsid w:val="00F426FD"/>
    <w:rsid w:val="00F42C6D"/>
    <w:rsid w:val="00F4514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91DC8"/>
    <w:rsid w:val="00F934D2"/>
    <w:rsid w:val="00FA032C"/>
    <w:rsid w:val="00FA2A77"/>
    <w:rsid w:val="00FA5D7D"/>
    <w:rsid w:val="00FA73B9"/>
    <w:rsid w:val="00FA7ADE"/>
    <w:rsid w:val="00FB05E9"/>
    <w:rsid w:val="00FB1D6F"/>
    <w:rsid w:val="00FB4ACF"/>
    <w:rsid w:val="00FC30A4"/>
    <w:rsid w:val="00FC6139"/>
    <w:rsid w:val="00FD5F29"/>
    <w:rsid w:val="00FD7212"/>
    <w:rsid w:val="00FE1E9F"/>
    <w:rsid w:val="00FE3ACC"/>
    <w:rsid w:val="00FE74BB"/>
    <w:rsid w:val="00FF3117"/>
    <w:rsid w:val="00FF4C3A"/>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91F784B"/>
  <w15:docId w15:val="{6C8B47AA-FAA3-48CC-AECE-5D04414B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 w:type="paragraph" w:customStyle="1" w:styleId="Tabelle85M10V30">
    <w:name w:val="Tabelle 8.5M10 V3"/>
    <w:rsid w:val="006402BB"/>
    <w:pPr>
      <w:spacing w:before="60"/>
    </w:pPr>
    <w:rPr>
      <w:rFonts w:ascii="Arial" w:hAnsi="Arial"/>
      <w:sz w:val="17"/>
      <w:szCs w:val="17"/>
    </w:rPr>
  </w:style>
  <w:style w:type="paragraph" w:styleId="Listenabsatz">
    <w:name w:val="List Paragraph"/>
    <w:basedOn w:val="Standard"/>
    <w:uiPriority w:val="34"/>
    <w:qFormat/>
    <w:rsid w:val="0027609F"/>
    <w:pPr>
      <w:ind w:left="720"/>
      <w:contextualSpacing/>
    </w:pPr>
  </w:style>
  <w:style w:type="character" w:styleId="Platzhaltertext">
    <w:name w:val="Placeholder Text"/>
    <w:basedOn w:val="Absatz-Standardschriftart"/>
    <w:uiPriority w:val="99"/>
    <w:semiHidden/>
    <w:rsid w:val="00A53E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8_291_Selbstdeklaration_Generalplaner_Architektur_Baumanag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0FDFDB061A4057BA80CB8496951153"/>
        <w:category>
          <w:name w:val="Allgemein"/>
          <w:gallery w:val="placeholder"/>
        </w:category>
        <w:types>
          <w:type w:val="bbPlcHdr"/>
        </w:types>
        <w:behaviors>
          <w:behavior w:val="content"/>
        </w:behaviors>
        <w:guid w:val="{EE6FD17C-8457-48CC-80FD-3ABD50C2CDF7}"/>
      </w:docPartPr>
      <w:docPartBody>
        <w:p w:rsidR="00632442" w:rsidRDefault="00293B85" w:rsidP="00293B85">
          <w:pPr>
            <w:pStyle w:val="B90FDFDB061A4057BA80CB8496951153"/>
          </w:pPr>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B85"/>
    <w:rsid w:val="00293B85"/>
    <w:rsid w:val="0063244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93B85"/>
    <w:rPr>
      <w:color w:val="808080"/>
    </w:rPr>
  </w:style>
  <w:style w:type="paragraph" w:customStyle="1" w:styleId="B90FDFDB061A4057BA80CB8496951153">
    <w:name w:val="B90FDFDB061A4057BA80CB8496951153"/>
    <w:rsid w:val="00293B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HBDWF-52-230</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http://wf.hbd.intra.stzh.ch/ahb-m-system/_layouts/DocIdRedir.aspx?ID=HBDWF-52-230</Url>
      <Description>HBDWF-52-230</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239</Nr_x002e__x0020_neu>
    <Datum xmlns="aa602739-3ce3-487b-a54c-19206634b41f">2018-11-04T23:00:00+00:00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Stichwort>
    <Eigner xmlns="aa602739-3ce3-487b-a54c-19206634b41f">
      <UserInfo>
        <DisplayName>Ambrosetti Tiziana (AHB)</DisplayName>
        <AccountId>7712</AccountId>
        <AccountType/>
      </UserInfo>
    </Eign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7AC04-A637-4C96-81C0-E9023201F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3.xml><?xml version="1.0" encoding="utf-8"?>
<ds:datastoreItem xmlns:ds="http://schemas.openxmlformats.org/officeDocument/2006/customXml" ds:itemID="{DA38917D-FFC5-41AF-B09A-C75722C4A7FA}">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0665e933-8fbd-467f-a9ed-bff2921aac95"/>
    <ds:schemaRef ds:uri="http://purl.org/dc/terms/"/>
    <ds:schemaRef ds:uri="aa602739-3ce3-487b-a54c-19206634b41f"/>
    <ds:schemaRef ds:uri="http://www.w3.org/XML/1998/namespace"/>
    <ds:schemaRef ds:uri="http://purl.org/dc/dcmitype/"/>
  </ds:schemaRefs>
</ds:datastoreItem>
</file>

<file path=customXml/itemProps4.xml><?xml version="1.0" encoding="utf-8"?>
<ds:datastoreItem xmlns:ds="http://schemas.openxmlformats.org/officeDocument/2006/customXml" ds:itemID="{5B34492E-1F5D-4F2C-8360-0232B5A32F9B}">
  <ds:schemaRefs>
    <ds:schemaRef ds:uri="http://schemas.microsoft.com/sharepoint/v3/contenttype/forms"/>
  </ds:schemaRefs>
</ds:datastoreItem>
</file>

<file path=customXml/itemProps5.xml><?xml version="1.0" encoding="utf-8"?>
<ds:datastoreItem xmlns:ds="http://schemas.openxmlformats.org/officeDocument/2006/customXml" ds:itemID="{32F6CE9A-56DB-4CDA-A95B-B24BBAAFF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BKP_298_291_Selbstdeklaration_Generalplaner_Architektur_Baumanagement.dotx</Template>
  <TotalTime>0</TotalTime>
  <Pages>6</Pages>
  <Words>694</Words>
  <Characters>6707</Characters>
  <Application>Microsoft Office Word</Application>
  <DocSecurity>0</DocSecurity>
  <Lines>55</Lines>
  <Paragraphs>14</Paragraphs>
  <ScaleCrop>false</ScaleCrop>
  <HeadingPairs>
    <vt:vector size="2" baseType="variant">
      <vt:variant>
        <vt:lpstr>Titel</vt:lpstr>
      </vt:variant>
      <vt:variant>
        <vt:i4>1</vt:i4>
      </vt:variant>
    </vt:vector>
  </HeadingPairs>
  <TitlesOfParts>
    <vt:vector size="1" baseType="lpstr">
      <vt:lpstr>Vorlage_Selbstdeklaration-Einladungs-,offenes-+selektives-Verfahren-Architektur</vt:lpstr>
    </vt:vector>
  </TitlesOfParts>
  <Manager>Eliane Bucher</Manager>
  <Company>Stadt Zürich Amt für Hochbauten</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Vorlage_Selbstdeklaration-Einladungs-,offenes-+selektives-Verfahren-Architektur</dc:title>
  <dc:subject>05.11.2018/</dc:subject>
  <dc:creator>Germann Nicole (AHB)</dc:creator>
  <cp:keywords>November 2018</cp:keywords>
  <dc:description>M-System Nr. 239</dc:description>
  <cp:lastModifiedBy>Seiler Thomas (AHB)</cp:lastModifiedBy>
  <cp:revision>2</cp:revision>
  <cp:lastPrinted>2021-07-20T10:11:00Z</cp:lastPrinted>
  <dcterms:created xsi:type="dcterms:W3CDTF">2021-11-24T16:27:00Z</dcterms:created>
  <dcterms:modified xsi:type="dcterms:W3CDTF">2021-11-24T16:27:00Z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b6b196f4-740b-4b03-8ee3-01f37fa3def7</vt:lpwstr>
  </property>
</Properties>
</file>